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2A9E971C" w:rsidR="007A5B38" w:rsidRPr="00A60018" w:rsidRDefault="007A5B38" w:rsidP="007A5B38">
      <w:pPr>
        <w:pStyle w:val="3GPPHeader"/>
        <w:rPr>
          <w:highlight w:val="yellow"/>
          <w:lang w:val="sv-SE"/>
        </w:rPr>
      </w:pPr>
      <w:bookmarkStart w:id="0" w:name="_Hlk489988649"/>
      <w:bookmarkEnd w:id="0"/>
      <w:r w:rsidRPr="00A60018">
        <w:rPr>
          <w:lang w:val="sv-SE"/>
        </w:rPr>
        <w:t xml:space="preserve">3GPP TSG-RAN WG1 </w:t>
      </w:r>
      <w:r w:rsidR="00CD0D9B">
        <w:rPr>
          <w:lang w:val="sv-SE"/>
        </w:rPr>
        <w:t>#90bis</w:t>
      </w:r>
      <w:r w:rsidRPr="00A60018">
        <w:rPr>
          <w:lang w:val="sv-SE"/>
        </w:rPr>
        <w:tab/>
      </w:r>
      <w:r w:rsidRPr="006308AE">
        <w:rPr>
          <w:lang w:val="sv-SE"/>
        </w:rPr>
        <w:t>R1-171</w:t>
      </w:r>
      <w:r w:rsidR="006308AE" w:rsidRPr="006308AE">
        <w:rPr>
          <w:lang w:val="sv-SE"/>
        </w:rPr>
        <w:t>8433</w:t>
      </w:r>
    </w:p>
    <w:p w14:paraId="161050DA" w14:textId="08A316A3" w:rsidR="007A5B38" w:rsidRPr="001B3799" w:rsidRDefault="00CD0D9B" w:rsidP="007A5B38">
      <w:pPr>
        <w:pStyle w:val="3GPPHeader"/>
        <w:rPr>
          <w:lang w:val="en-US"/>
        </w:rPr>
      </w:pPr>
      <w:r w:rsidRPr="001B3799">
        <w:rPr>
          <w:lang w:val="en-US"/>
        </w:rPr>
        <w:t>Prague, Czech Republic</w:t>
      </w:r>
      <w:r w:rsidR="007A5B38" w:rsidRPr="001B3799">
        <w:rPr>
          <w:lang w:val="en-US"/>
        </w:rPr>
        <w:t xml:space="preserve">, </w:t>
      </w:r>
      <w:r w:rsidRPr="001B3799">
        <w:rPr>
          <w:lang w:val="en-US"/>
        </w:rPr>
        <w:t>9th – 13th October</w:t>
      </w:r>
      <w:r w:rsidR="007A5B38" w:rsidRPr="001B3799">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4E9F766" w:rsidR="00E90E49" w:rsidRPr="00327997" w:rsidRDefault="003D3C45" w:rsidP="00327997">
      <w:pPr>
        <w:pStyle w:val="3GPPHeader"/>
      </w:pPr>
      <w:r w:rsidRPr="00327997">
        <w:t>Title:</w:t>
      </w:r>
      <w:r w:rsidR="00E90E49" w:rsidRPr="00327997">
        <w:tab/>
      </w:r>
      <w:r w:rsidR="002824B7">
        <w:t>On beam indication, measurement, and reporting</w:t>
      </w:r>
    </w:p>
    <w:p w14:paraId="2D554DE3" w14:textId="10EB31A7" w:rsidR="00952A24" w:rsidRPr="00327997" w:rsidRDefault="00952A24" w:rsidP="00327997">
      <w:pPr>
        <w:pStyle w:val="3GPPHeader"/>
      </w:pPr>
      <w:r w:rsidRPr="00327997">
        <w:t>Agenda Item:</w:t>
      </w:r>
      <w:r w:rsidRPr="00327997">
        <w:tab/>
      </w:r>
      <w:r w:rsidR="00CD0D9B" w:rsidRPr="002824B7">
        <w:t>7.2</w:t>
      </w:r>
      <w:r w:rsidR="002824B7" w:rsidRPr="002824B7">
        <w:t>.2.3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bookmarkStart w:id="1" w:name="_Ref494466974"/>
      <w:r>
        <w:t>Introduction</w:t>
      </w:r>
      <w:bookmarkEnd w:id="1"/>
    </w:p>
    <w:p w14:paraId="4C3FF875" w14:textId="08C68255" w:rsidR="00BF7642" w:rsidRDefault="002824B7" w:rsidP="002611E7">
      <w:pPr>
        <w:pStyle w:val="BodyText"/>
      </w:pPr>
      <w:r>
        <w:t>In</w:t>
      </w:r>
      <w:r w:rsidRPr="002824B7">
        <w:t xml:space="preserve"> </w:t>
      </w:r>
      <w:r w:rsidR="00DC1578">
        <w:t>RAN1 Ad Hoc #3 (</w:t>
      </w:r>
      <w:r>
        <w:t>Nagoya</w:t>
      </w:r>
      <w:r w:rsidR="00DC1578">
        <w:t>)</w:t>
      </w:r>
      <w:r>
        <w:t xml:space="preserve">, good progress was made in </w:t>
      </w:r>
      <w:r w:rsidR="001427CA">
        <w:t>defining</w:t>
      </w:r>
      <w:r>
        <w:t xml:space="preserve"> a configuration framework forming the basis for dynamic indication of QCL</w:t>
      </w:r>
      <w:r w:rsidR="001427CA">
        <w:t xml:space="preserve"> (including spatial QCL)</w:t>
      </w:r>
      <w:r>
        <w:t xml:space="preserve"> for both PDSCH and PDCCH reception.</w:t>
      </w:r>
      <w:r w:rsidR="001427CA">
        <w:t xml:space="preserve"> While the focus was on supporting non-simultaneous multi-beam transmission in a single TRP mode, the framework is forward compatible to both simultaneous multi-beam and multi-TRP modes. </w:t>
      </w:r>
      <w:r w:rsidR="005B721B">
        <w:t xml:space="preserve">In the Appendix </w:t>
      </w:r>
      <w:r>
        <w:t xml:space="preserve">the </w:t>
      </w:r>
      <w:r w:rsidR="005B721B">
        <w:t xml:space="preserve">agreements made in </w:t>
      </w:r>
      <w:r w:rsidR="001427CA">
        <w:t>the last meeting are</w:t>
      </w:r>
      <w:r>
        <w:t xml:space="preserve"> listed. In this contribution we address some of the FFS</w:t>
      </w:r>
      <w:r w:rsidR="00B35B10">
        <w:t xml:space="preserve"> items in these agreements, so as to further build on the established </w:t>
      </w:r>
      <w:r w:rsidR="00D85EFD">
        <w:t>Transmission Configuration Indictor (</w:t>
      </w:r>
      <w:r w:rsidR="00B35B10">
        <w:t>TCI</w:t>
      </w:r>
      <w:r w:rsidR="00D85EFD">
        <w:t>)</w:t>
      </w:r>
      <w:r w:rsidR="00B35B10">
        <w:t xml:space="preserve"> framework.</w:t>
      </w:r>
    </w:p>
    <w:p w14:paraId="34B8CB7C" w14:textId="0E02603A" w:rsidR="00590D61" w:rsidRDefault="00590D61" w:rsidP="002611E7">
      <w:pPr>
        <w:pStyle w:val="BodyText"/>
      </w:pPr>
      <w:r>
        <w:t>We also address the FFS items in the agreement from last meeting regarding L1-RSRP measurement and reporting on SS blocks.</w:t>
      </w:r>
    </w:p>
    <w:p w14:paraId="3CB8F8BC" w14:textId="502EEAE0" w:rsidR="004000E8" w:rsidRDefault="000F44DA" w:rsidP="00CE0424">
      <w:pPr>
        <w:pStyle w:val="Heading1"/>
      </w:pPr>
      <w:r>
        <w:t xml:space="preserve">DL </w:t>
      </w:r>
      <w:r w:rsidR="00F61FA3">
        <w:t>QCL</w:t>
      </w:r>
      <w:r w:rsidR="002A5EA8">
        <w:t xml:space="preserve"> Indication</w:t>
      </w:r>
    </w:p>
    <w:p w14:paraId="139AF98D" w14:textId="2959C532" w:rsidR="00D74BDB" w:rsidRPr="002D0BD6" w:rsidRDefault="002D0BD6" w:rsidP="002D0BD6">
      <w:r>
        <w:t>Based on the Agreements #1 – 3 in the Appendix</w:t>
      </w:r>
      <w:r w:rsidR="009576F4">
        <w:t xml:space="preserve"> and </w:t>
      </w:r>
      <w:r w:rsidR="002C0427">
        <w:t>relevant</w:t>
      </w:r>
      <w:r w:rsidR="009576F4">
        <w:t xml:space="preserve"> RRC parameters in </w:t>
      </w:r>
      <w:r w:rsidR="002C0427">
        <w:fldChar w:fldCharType="begin"/>
      </w:r>
      <w:r w:rsidR="002C0427">
        <w:instrText xml:space="preserve"> REF _Ref494401642 \r \h </w:instrText>
      </w:r>
      <w:r w:rsidR="002C0427">
        <w:fldChar w:fldCharType="separate"/>
      </w:r>
      <w:r w:rsidR="007A004A">
        <w:t>[1]</w:t>
      </w:r>
      <w:r w:rsidR="002C0427">
        <w:fldChar w:fldCharType="end"/>
      </w:r>
      <w:r>
        <w:t xml:space="preserve">, </w:t>
      </w:r>
      <w:r>
        <w:fldChar w:fldCharType="begin"/>
      </w:r>
      <w:r>
        <w:instrText xml:space="preserve"> REF _Ref494398717 \h </w:instrText>
      </w:r>
      <w:r>
        <w:fldChar w:fldCharType="separate"/>
      </w:r>
      <w:r w:rsidR="007A004A">
        <w:t xml:space="preserve">Figure </w:t>
      </w:r>
      <w:r w:rsidR="007A004A">
        <w:rPr>
          <w:noProof/>
        </w:rPr>
        <w:t>1</w:t>
      </w:r>
      <w:r>
        <w:fldChar w:fldCharType="end"/>
      </w:r>
      <w:r>
        <w:t xml:space="preserve"> shows our view on how the TCI states and </w:t>
      </w:r>
      <w:r w:rsidR="00D74BDB">
        <w:t xml:space="preserve">one or more </w:t>
      </w:r>
      <w:r>
        <w:t xml:space="preserve">CORESETs can be RRC configured for a given UE. </w:t>
      </w:r>
      <w:r w:rsidR="002C70A5">
        <w:t xml:space="preserve">In this example, </w:t>
      </w:r>
      <w:r w:rsidRPr="002D0BD6">
        <w:rPr>
          <w:i/>
        </w:rPr>
        <w:t>M</w:t>
      </w:r>
      <w:r>
        <w:t xml:space="preserve"> TCI states </w:t>
      </w:r>
      <w:r w:rsidR="002C70A5">
        <w:t xml:space="preserve">and two CORESETs </w:t>
      </w:r>
      <w:r>
        <w:t xml:space="preserve">are configured, where each TCI state contains an RS Set comprised of </w:t>
      </w:r>
      <w:r w:rsidR="00D74BDB">
        <w:t>references (e.g., IDs) of</w:t>
      </w:r>
      <w:r>
        <w:t xml:space="preserve"> </w:t>
      </w:r>
      <w:r w:rsidR="00D74BDB">
        <w:t xml:space="preserve">one or </w:t>
      </w:r>
      <w:r>
        <w:t>more DL RSs</w:t>
      </w:r>
      <w:r w:rsidR="00D74BDB">
        <w:t>. The DL RS(s) in the RS Set serve as QCL references for the demodulation of PDSCH and potentially PDCCH depending on if a CORESET configuration is “linked” to the TCI state.</w:t>
      </w:r>
      <w:r w:rsidR="002C70A5">
        <w:t xml:space="preserve"> As discussed later, one DL RS may be used for spatial QCL purposes (e.g., SSB, CSI-RS), and another for T/F QCL purposes (e.g., TRS). </w:t>
      </w:r>
      <w:r w:rsidR="00D74BDB">
        <w:t xml:space="preserve">For PDSCH, the QCL reference is dynamically indicated by a TCI field in DCI. For PDCCH, the QCL reference is semi-statically configured </w:t>
      </w:r>
      <w:r w:rsidR="002C70A5">
        <w:t>by</w:t>
      </w:r>
      <w:r w:rsidR="00D74BDB">
        <w:t xml:space="preserve"> a reference (e.g., a “link”) to a particular TCI state.</w:t>
      </w:r>
      <w:r w:rsidR="002C70A5">
        <w:t xml:space="preserve"> For mm-wave operation, at least the DL RS in the RS Set used for spatial QCL purposes is dynamically initialized/updated based on UE measurements/reports. Mechanisms for the dynamic update of the spatial QCL reference are discussed later.</w:t>
      </w:r>
    </w:p>
    <w:p w14:paraId="5D75E315" w14:textId="582EBF39" w:rsidR="002D0BD6" w:rsidRDefault="002C70A5" w:rsidP="002D0BD6">
      <w:pPr>
        <w:keepNext/>
        <w:jc w:val="center"/>
      </w:pPr>
      <w:r>
        <w:rPr>
          <w:noProof/>
          <w:lang w:val="en-US" w:eastAsia="en-US"/>
        </w:rPr>
        <w:drawing>
          <wp:inline distT="0" distB="0" distL="0" distR="0" wp14:anchorId="38942C27" wp14:editId="2BB88BA4">
            <wp:extent cx="5029200" cy="28529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9200" cy="2852928"/>
                    </a:xfrm>
                    <a:prstGeom prst="rect">
                      <a:avLst/>
                    </a:prstGeom>
                    <a:noFill/>
                  </pic:spPr>
                </pic:pic>
              </a:graphicData>
            </a:graphic>
          </wp:inline>
        </w:drawing>
      </w:r>
    </w:p>
    <w:p w14:paraId="6AA0A81C" w14:textId="67EB0E74" w:rsidR="002D0BD6" w:rsidRDefault="002D0BD6" w:rsidP="002D0BD6">
      <w:pPr>
        <w:pStyle w:val="Caption"/>
      </w:pPr>
      <w:bookmarkStart w:id="2" w:name="_Ref494398717"/>
      <w:r>
        <w:t xml:space="preserve">Figure </w:t>
      </w:r>
      <w:r>
        <w:fldChar w:fldCharType="begin"/>
      </w:r>
      <w:r>
        <w:instrText xml:space="preserve"> SEQ Figure \* ARABIC </w:instrText>
      </w:r>
      <w:r>
        <w:fldChar w:fldCharType="separate"/>
      </w:r>
      <w:r w:rsidR="007A004A">
        <w:rPr>
          <w:noProof/>
        </w:rPr>
        <w:t>1</w:t>
      </w:r>
      <w:r>
        <w:fldChar w:fldCharType="end"/>
      </w:r>
      <w:bookmarkEnd w:id="2"/>
      <w:r>
        <w:t>: RRC configuration of TCI states and “linked” CORESETs</w:t>
      </w:r>
    </w:p>
    <w:p w14:paraId="7E3D71B8" w14:textId="7F031046" w:rsidR="00F209AC" w:rsidRDefault="00822875" w:rsidP="00F209AC">
      <w:pPr>
        <w:pStyle w:val="Heading2"/>
      </w:pPr>
      <w:r>
        <w:lastRenderedPageBreak/>
        <w:t>CORESET configuration</w:t>
      </w:r>
    </w:p>
    <w:p w14:paraId="0F7DD560" w14:textId="3301449A" w:rsidR="00024D3A" w:rsidRDefault="008F1AE8" w:rsidP="005B1D41">
      <w:r>
        <w:t xml:space="preserve">In </w:t>
      </w:r>
      <w:r w:rsidR="006308AE">
        <w:t>some</w:t>
      </w:r>
      <w:r>
        <w:t xml:space="preserve"> cases, configuration of one CORESET is sufficient to handle </w:t>
      </w:r>
      <w:r w:rsidR="00761E36">
        <w:t xml:space="preserve">beam management with </w:t>
      </w:r>
      <w:r>
        <w:t xml:space="preserve">beam indication. However, </w:t>
      </w:r>
      <w:r w:rsidR="006308AE">
        <w:t xml:space="preserve">configuration of </w:t>
      </w:r>
      <w:r>
        <w:t>multiple CORESET</w:t>
      </w:r>
      <w:r w:rsidR="006308AE">
        <w:t>s</w:t>
      </w:r>
      <w:r>
        <w:t xml:space="preserve"> may bring additional robustness. </w:t>
      </w:r>
      <w:r w:rsidR="00822875">
        <w:t xml:space="preserve">The </w:t>
      </w:r>
      <w:r w:rsidR="00024D3A">
        <w:t>example shown</w:t>
      </w:r>
      <w:r w:rsidR="00822875">
        <w:t xml:space="preserve"> </w:t>
      </w:r>
      <w:r w:rsidR="00024D3A">
        <w:t xml:space="preserve">in </w:t>
      </w:r>
      <w:r w:rsidR="00822875">
        <w:fldChar w:fldCharType="begin"/>
      </w:r>
      <w:r w:rsidR="00822875">
        <w:instrText xml:space="preserve"> REF _Ref494398717 \h </w:instrText>
      </w:r>
      <w:r w:rsidR="00822875">
        <w:fldChar w:fldCharType="separate"/>
      </w:r>
      <w:r w:rsidR="007A004A">
        <w:t xml:space="preserve">Figure </w:t>
      </w:r>
      <w:r w:rsidR="007A004A">
        <w:rPr>
          <w:noProof/>
        </w:rPr>
        <w:t>1</w:t>
      </w:r>
      <w:r w:rsidR="00822875">
        <w:fldChar w:fldCharType="end"/>
      </w:r>
      <w:r w:rsidR="00024D3A">
        <w:t xml:space="preserve"> includes the</w:t>
      </w:r>
      <w:r w:rsidR="005B1D41">
        <w:t xml:space="preserve"> configuration of two CORESETs. E</w:t>
      </w:r>
      <w:r w:rsidR="00024D3A">
        <w:t xml:space="preserve">ach </w:t>
      </w:r>
      <w:r w:rsidR="005B1D41">
        <w:t xml:space="preserve">CORESET “links” to a different TCI state in which the RS Set provides the QCL reference(s) for demodulating PDCCH candidates in the CORESET. </w:t>
      </w:r>
      <w:r w:rsidR="00024D3A">
        <w:t>Without discussing multi-TRP and/or simultaneous multi-beam transmission</w:t>
      </w:r>
      <w:r w:rsidR="00ED5CFD">
        <w:t xml:space="preserve"> (</w:t>
      </w:r>
      <w:proofErr w:type="spellStart"/>
      <w:r w:rsidR="00024D3A">
        <w:t>downscoped</w:t>
      </w:r>
      <w:proofErr w:type="spellEnd"/>
      <w:r w:rsidR="00024D3A">
        <w:t xml:space="preserve"> </w:t>
      </w:r>
      <w:r w:rsidR="00ED5CFD">
        <w:t>before Dece</w:t>
      </w:r>
      <w:bookmarkStart w:id="3" w:name="_GoBack"/>
      <w:bookmarkEnd w:id="3"/>
      <w:r w:rsidR="00ED5CFD">
        <w:t xml:space="preserve">mber release by RAN Plenary), </w:t>
      </w:r>
      <w:r w:rsidR="00024D3A">
        <w:t xml:space="preserve">a relevant use case for the configuration of two CORESETs is shown in </w:t>
      </w:r>
      <w:r w:rsidR="00ED5CFD">
        <w:fldChar w:fldCharType="begin"/>
      </w:r>
      <w:r w:rsidR="00ED5CFD">
        <w:instrText xml:space="preserve"> REF _Ref494451656 \h </w:instrText>
      </w:r>
      <w:r w:rsidR="00ED5CFD">
        <w:fldChar w:fldCharType="separate"/>
      </w:r>
      <w:r w:rsidR="007A004A">
        <w:t xml:space="preserve">Figure </w:t>
      </w:r>
      <w:r w:rsidR="007A004A">
        <w:rPr>
          <w:noProof/>
        </w:rPr>
        <w:t>2</w:t>
      </w:r>
      <w:r w:rsidR="00ED5CFD">
        <w:fldChar w:fldCharType="end"/>
      </w:r>
      <w:r w:rsidR="00ED5CFD">
        <w:t>.</w:t>
      </w:r>
    </w:p>
    <w:p w14:paraId="5F4BEA84" w14:textId="77777777" w:rsidR="00024D3A" w:rsidRDefault="00024D3A" w:rsidP="00024D3A">
      <w:pPr>
        <w:keepNext/>
        <w:jc w:val="center"/>
      </w:pPr>
      <w:r>
        <w:rPr>
          <w:noProof/>
          <w:lang w:val="en-US" w:eastAsia="en-US"/>
        </w:rPr>
        <w:drawing>
          <wp:inline distT="0" distB="0" distL="0" distR="0" wp14:anchorId="731C440D" wp14:editId="1E6BAAF9">
            <wp:extent cx="3657600" cy="12527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0" cy="1252728"/>
                    </a:xfrm>
                    <a:prstGeom prst="rect">
                      <a:avLst/>
                    </a:prstGeom>
                    <a:noFill/>
                  </pic:spPr>
                </pic:pic>
              </a:graphicData>
            </a:graphic>
          </wp:inline>
        </w:drawing>
      </w:r>
    </w:p>
    <w:p w14:paraId="67D83D24" w14:textId="486F65AE" w:rsidR="00024D3A" w:rsidRDefault="00024D3A" w:rsidP="00024D3A">
      <w:pPr>
        <w:pStyle w:val="Caption"/>
      </w:pPr>
      <w:bookmarkStart w:id="4" w:name="_Ref494451656"/>
      <w:r>
        <w:t xml:space="preserve">Figure </w:t>
      </w:r>
      <w:r>
        <w:fldChar w:fldCharType="begin"/>
      </w:r>
      <w:r>
        <w:instrText xml:space="preserve"> SEQ Figure \* ARABIC </w:instrText>
      </w:r>
      <w:r>
        <w:fldChar w:fldCharType="separate"/>
      </w:r>
      <w:r w:rsidR="007A004A">
        <w:rPr>
          <w:noProof/>
        </w:rPr>
        <w:t>2</w:t>
      </w:r>
      <w:r>
        <w:fldChar w:fldCharType="end"/>
      </w:r>
      <w:bookmarkEnd w:id="4"/>
      <w:r>
        <w:t>: Robust PDCCH transmission by TDM switching between two different BPLs</w:t>
      </w:r>
    </w:p>
    <w:p w14:paraId="661A4291" w14:textId="60512358" w:rsidR="00024D3A" w:rsidRDefault="00024D3A" w:rsidP="00F209AC">
      <w:r>
        <w:t>This use case is suppo</w:t>
      </w:r>
      <w:r w:rsidR="007E4762">
        <w:t>rted by the following, e</w:t>
      </w:r>
      <w:r w:rsidR="00ED5CFD">
        <w:t xml:space="preserve">xtracted from Agreement #5 </w:t>
      </w:r>
      <w:r w:rsidR="005B1D41">
        <w:t xml:space="preserve">shown </w:t>
      </w:r>
      <w:r w:rsidR="00ED5CFD">
        <w:t xml:space="preserve">in the </w:t>
      </w:r>
      <w:r w:rsidR="005B1D41">
        <w:t>Appendix in full:</w:t>
      </w:r>
    </w:p>
    <w:p w14:paraId="3EE58F20" w14:textId="601F8BA4" w:rsidR="00024D3A" w:rsidRDefault="00024D3A" w:rsidP="00F209AC">
      <w:r>
        <w:rPr>
          <w:noProof/>
          <w:lang w:val="en-US" w:eastAsia="en-US"/>
        </w:rPr>
        <mc:AlternateContent>
          <mc:Choice Requires="wps">
            <w:drawing>
              <wp:inline distT="0" distB="0" distL="0" distR="0" wp14:anchorId="353CF542" wp14:editId="0D8788CA">
                <wp:extent cx="5943600" cy="390108"/>
                <wp:effectExtent l="0" t="0" r="12700" b="28575"/>
                <wp:docPr id="10" name="Text Box 10"/>
                <wp:cNvGraphicFramePr/>
                <a:graphic xmlns:a="http://schemas.openxmlformats.org/drawingml/2006/main">
                  <a:graphicData uri="http://schemas.microsoft.com/office/word/2010/wordprocessingShape">
                    <wps:wsp>
                      <wps:cNvSpPr txBox="1"/>
                      <wps:spPr>
                        <a:xfrm>
                          <a:off x="0" y="0"/>
                          <a:ext cx="5943600" cy="39010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230CF1C" w14:textId="77777777" w:rsidR="00024D3A" w:rsidRPr="006B13A0" w:rsidRDefault="00024D3A" w:rsidP="00024D3A">
                            <w:pPr>
                              <w:numPr>
                                <w:ilvl w:val="0"/>
                                <w:numId w:val="16"/>
                              </w:numPr>
                              <w:overflowPunct/>
                              <w:autoSpaceDE/>
                              <w:autoSpaceDN/>
                              <w:adjustRightInd/>
                              <w:spacing w:after="0"/>
                              <w:jc w:val="left"/>
                              <w:textAlignment w:val="auto"/>
                              <w:rPr>
                                <w:rFonts w:eastAsia="MS Mincho"/>
                                <w:lang w:val="en-US" w:eastAsia="ja-JP"/>
                              </w:rPr>
                            </w:pPr>
                            <w:r w:rsidRPr="006B13A0">
                              <w:rPr>
                                <w:rFonts w:eastAsia="MS Mincho"/>
                                <w:lang w:val="en-US" w:eastAsia="ja-JP"/>
                              </w:rPr>
                              <w:t>NR-PDCCH transmission supports robustness against beam pair link blocking</w:t>
                            </w:r>
                          </w:p>
                          <w:p w14:paraId="1A355DBE" w14:textId="26CAA8C9" w:rsidR="00024D3A" w:rsidRPr="0082116D" w:rsidRDefault="00024D3A" w:rsidP="00024D3A">
                            <w:pPr>
                              <w:numPr>
                                <w:ilvl w:val="1"/>
                                <w:numId w:val="16"/>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3E60F5BA" w14:textId="6F763333" w:rsidR="00024D3A" w:rsidRDefault="00024D3A" w:rsidP="00024D3A">
                            <w:pPr>
                              <w:numPr>
                                <w:ilvl w:val="1"/>
                                <w:numId w:val="16"/>
                              </w:numPr>
                              <w:overflowPunct/>
                              <w:autoSpaceDE/>
                              <w:autoSpaceDN/>
                              <w:adjustRightInd/>
                              <w:spacing w:after="0"/>
                              <w:jc w:val="left"/>
                              <w:textAlignment w:val="auto"/>
                              <w:rPr>
                                <w:rFonts w:eastAsia="MS Mincho"/>
                                <w:lang w:val="en-US" w:eastAsia="ja-JP"/>
                              </w:rPr>
                            </w:pPr>
                            <w:r w:rsidRPr="006B13A0">
                              <w:rPr>
                                <w:rFonts w:eastAsia="MS Mincho"/>
                                <w:lang w:val="en-US" w:eastAsia="ja-JP"/>
                              </w:rPr>
                              <w:t>UE can be configured to monitor NR-PDCCH on different beam pair link(s) in different NR-PDCCH OFDM symbols</w:t>
                            </w:r>
                          </w:p>
                          <w:p w14:paraId="249710FB" w14:textId="32769C96" w:rsidR="00024D3A" w:rsidRPr="00024D3A" w:rsidRDefault="00024D3A" w:rsidP="00024D3A">
                            <w:pPr>
                              <w:numPr>
                                <w:ilvl w:val="1"/>
                                <w:numId w:val="16"/>
                              </w:numPr>
                              <w:overflowPunct/>
                              <w:autoSpaceDE/>
                              <w:autoSpaceDN/>
                              <w:adjustRightInd/>
                              <w:spacing w:after="0"/>
                              <w:jc w:val="left"/>
                              <w:textAlignment w:val="auto"/>
                              <w:rPr>
                                <w:rFonts w:eastAsia="MS Mincho"/>
                                <w:lang w:val="en-US" w:eastAsia="ja-JP"/>
                              </w:rPr>
                            </w:pPr>
                            <w:r>
                              <w:rPr>
                                <w:rFonts w:eastAsia="MS Mincho"/>
                                <w:lang w:val="en-US" w:eastAsia="ja-JP"/>
                              </w:rPr>
                              <w: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53CF542" id="_x0000_t202" coordsize="21600,21600" o:spt="202" path="m,l,21600r21600,l21600,xe">
                <v:stroke joinstyle="miter"/>
                <v:path gradientshapeok="t" o:connecttype="rect"/>
              </v:shapetype>
              <v:shape id="Text Box 10" o:spid="_x0000_s1026" type="#_x0000_t202" style="width:468pt;height:30.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" fillcolor="white [3201]" strokeweight=".5pt">
                <v:textbox style="mso-fit-shape-to-text:t">
                  <w:txbxContent>
                    <w:p w14:paraId="5230CF1C" w14:textId="77777777" w:rsidR="00024D3A" w:rsidRPr="006B13A0" w:rsidRDefault="00024D3A" w:rsidP="00024D3A">
                      <w:pPr>
                        <w:numPr>
                          <w:ilvl w:val="0"/>
                          <w:numId w:val="16"/>
                        </w:numPr>
                        <w:overflowPunct/>
                        <w:autoSpaceDE/>
                        <w:autoSpaceDN/>
                        <w:adjustRightInd/>
                        <w:spacing w:after="0"/>
                        <w:jc w:val="left"/>
                        <w:textAlignment w:val="auto"/>
                        <w:rPr>
                          <w:rFonts w:eastAsia="MS Mincho"/>
                          <w:lang w:val="en-US" w:eastAsia="ja-JP"/>
                        </w:rPr>
                      </w:pPr>
                      <w:r w:rsidRPr="006B13A0">
                        <w:rPr>
                          <w:rFonts w:eastAsia="MS Mincho"/>
                          <w:lang w:val="en-US" w:eastAsia="ja-JP"/>
                        </w:rPr>
                        <w:t>NR-PDCCH transmission supports robustness against beam pair link blocking</w:t>
                      </w:r>
                    </w:p>
                    <w:p w14:paraId="1A355DBE" w14:textId="26CAA8C9" w:rsidR="00024D3A" w:rsidRPr="0082116D" w:rsidRDefault="00024D3A" w:rsidP="00024D3A">
                      <w:pPr>
                        <w:numPr>
                          <w:ilvl w:val="1"/>
                          <w:numId w:val="16"/>
                        </w:numPr>
                        <w:overflowPunct/>
                        <w:autoSpaceDE/>
                        <w:autoSpaceDN/>
                        <w:adjustRightInd/>
                        <w:spacing w:after="0"/>
                        <w:jc w:val="left"/>
                        <w:textAlignment w:val="auto"/>
                        <w:rPr>
                          <w:rFonts w:eastAsia="MS Mincho"/>
                          <w:lang w:val="en-US" w:eastAsia="ja-JP"/>
                        </w:rPr>
                      </w:pPr>
                      <w:r>
                        <w:rPr>
                          <w:rFonts w:eastAsia="MS Mincho"/>
                          <w:lang w:val="en-US" w:eastAsia="ja-JP"/>
                        </w:rPr>
                        <w:t>…</w:t>
                      </w:r>
                    </w:p>
                    <w:p w14:paraId="3E60F5BA" w14:textId="6F763333" w:rsidR="00024D3A" w:rsidRDefault="00024D3A" w:rsidP="00024D3A">
                      <w:pPr>
                        <w:numPr>
                          <w:ilvl w:val="1"/>
                          <w:numId w:val="16"/>
                        </w:numPr>
                        <w:overflowPunct/>
                        <w:autoSpaceDE/>
                        <w:autoSpaceDN/>
                        <w:adjustRightInd/>
                        <w:spacing w:after="0"/>
                        <w:jc w:val="left"/>
                        <w:textAlignment w:val="auto"/>
                        <w:rPr>
                          <w:rFonts w:eastAsia="MS Mincho"/>
                          <w:lang w:val="en-US" w:eastAsia="ja-JP"/>
                        </w:rPr>
                      </w:pPr>
                      <w:r w:rsidRPr="006B13A0">
                        <w:rPr>
                          <w:rFonts w:eastAsia="MS Mincho"/>
                          <w:lang w:val="en-US" w:eastAsia="ja-JP"/>
                        </w:rPr>
                        <w:t>UE can be configured to monitor NR-PDCCH on different beam pair link(s) in different NR-PDCCH OFDM symbols</w:t>
                      </w:r>
                    </w:p>
                    <w:p w14:paraId="249710FB" w14:textId="32769C96" w:rsidR="00024D3A" w:rsidRPr="00024D3A" w:rsidRDefault="00024D3A" w:rsidP="00024D3A">
                      <w:pPr>
                        <w:numPr>
                          <w:ilvl w:val="1"/>
                          <w:numId w:val="16"/>
                        </w:numPr>
                        <w:overflowPunct/>
                        <w:autoSpaceDE/>
                        <w:autoSpaceDN/>
                        <w:adjustRightInd/>
                        <w:spacing w:after="0"/>
                        <w:jc w:val="left"/>
                        <w:textAlignment w:val="auto"/>
                        <w:rPr>
                          <w:rFonts w:eastAsia="MS Mincho"/>
                          <w:lang w:val="en-US" w:eastAsia="ja-JP"/>
                        </w:rPr>
                      </w:pPr>
                      <w:r>
                        <w:rPr>
                          <w:rFonts w:eastAsia="MS Mincho"/>
                          <w:lang w:val="en-US" w:eastAsia="ja-JP"/>
                        </w:rPr>
                        <w:t>…</w:t>
                      </w:r>
                    </w:p>
                  </w:txbxContent>
                </v:textbox>
                <w10:anchorlock/>
              </v:shape>
            </w:pict>
          </mc:Fallback>
        </mc:AlternateContent>
      </w:r>
    </w:p>
    <w:p w14:paraId="64250EEC" w14:textId="1872F66F" w:rsidR="00E014BD" w:rsidRDefault="00E014BD" w:rsidP="00F209AC">
      <w:r>
        <w:t xml:space="preserve">The key point is that </w:t>
      </w:r>
      <w:r w:rsidR="00ED5CFD">
        <w:t xml:space="preserve">PDCCH is monitored on different BPLs in </w:t>
      </w:r>
      <w:r w:rsidR="00ED5CFD" w:rsidRPr="00ED5CFD">
        <w:rPr>
          <w:i/>
        </w:rPr>
        <w:t>different</w:t>
      </w:r>
      <w:r w:rsidR="00ED5CFD">
        <w:t xml:space="preserve"> OFDM symbols. Within the control channel agenda item, it has been agreed that a CORESET can indeed span more than one OFDM symbol</w:t>
      </w:r>
      <w:r w:rsidR="00002149">
        <w:t>. However</w:t>
      </w:r>
      <w:r w:rsidR="007E4762">
        <w:t xml:space="preserve">, the REG-to-CCE mapping </w:t>
      </w:r>
      <w:r w:rsidR="00ED5CFD">
        <w:t xml:space="preserve">is based on REG bundles that are defined with time-first mapping spanning all OFDM symbols </w:t>
      </w:r>
      <w:r w:rsidR="007E4762">
        <w:t>in the</w:t>
      </w:r>
      <w:r w:rsidR="00ED5CFD">
        <w:t xml:space="preserve"> CORESET. Moreover, the UE assume</w:t>
      </w:r>
      <w:r w:rsidR="00002149">
        <w:t>s</w:t>
      </w:r>
      <w:r w:rsidR="00ED5CFD">
        <w:t xml:space="preserve"> the same precoding within a REG bundle.</w:t>
      </w:r>
      <w:r w:rsidR="007E4762">
        <w:t xml:space="preserve"> </w:t>
      </w:r>
      <w:r w:rsidR="005B1D41">
        <w:t>Hence, f</w:t>
      </w:r>
      <w:r w:rsidR="00002149">
        <w:t xml:space="preserve">or the case of </w:t>
      </w:r>
      <w:proofErr w:type="spellStart"/>
      <w:r w:rsidR="00002149">
        <w:t>analog</w:t>
      </w:r>
      <w:proofErr w:type="spellEnd"/>
      <w:r w:rsidR="00002149">
        <w:t xml:space="preserve"> beamfor</w:t>
      </w:r>
      <w:r w:rsidR="005744EE">
        <w:t xml:space="preserve">ming, e.g., at mm-wave frequencies, </w:t>
      </w:r>
      <w:r w:rsidR="00002149">
        <w:t xml:space="preserve">where </w:t>
      </w:r>
      <w:r w:rsidR="005F59D9">
        <w:t xml:space="preserve">the same precoding (beamforming) applies across the entire </w:t>
      </w:r>
      <w:r w:rsidR="005B1D41">
        <w:t xml:space="preserve">frequency </w:t>
      </w:r>
      <w:r w:rsidR="005F59D9">
        <w:t xml:space="preserve">band, this automatically implies that for the UE to monitor </w:t>
      </w:r>
      <w:r w:rsidR="005744EE">
        <w:t xml:space="preserve">PDCCH in different OFDM symbols, different CORESETs must be configured in non-overlapping symbols. The different CORESETs correspond to different BPLs, and each one is linked to a different TCI state as shown in </w:t>
      </w:r>
      <w:r w:rsidR="005744EE">
        <w:fldChar w:fldCharType="begin"/>
      </w:r>
      <w:r w:rsidR="005744EE">
        <w:instrText xml:space="preserve"> REF _Ref494398717 \h </w:instrText>
      </w:r>
      <w:r w:rsidR="005744EE">
        <w:fldChar w:fldCharType="separate"/>
      </w:r>
      <w:r w:rsidR="007A004A">
        <w:t xml:space="preserve">Figure </w:t>
      </w:r>
      <w:r w:rsidR="007A004A">
        <w:rPr>
          <w:noProof/>
        </w:rPr>
        <w:t>1</w:t>
      </w:r>
      <w:r w:rsidR="005744EE">
        <w:fldChar w:fldCharType="end"/>
      </w:r>
      <w:r w:rsidR="005B1D41">
        <w:t>.</w:t>
      </w:r>
    </w:p>
    <w:p w14:paraId="0B04E13B" w14:textId="4DA96A40" w:rsidR="005B1D41" w:rsidRDefault="00E014BD" w:rsidP="00F209AC">
      <w:r>
        <w:t xml:space="preserve">According to Agreement #3 in the Appendix, two alternatives </w:t>
      </w:r>
      <w:r w:rsidR="005B1D41">
        <w:t xml:space="preserve">are identified for configuring the reference (i.e., a “link”) to the </w:t>
      </w:r>
      <w:r>
        <w:t>TCI state: in Alt-1 the reference is configured on a per-CORESET basis; in Alt-2 it is configure on a per-search space basis. In our view, Alt-2 provides more flexibility considering deployment also at sub-6 GHz frequencies</w:t>
      </w:r>
      <w:r w:rsidR="00C44334">
        <w:t xml:space="preserve">. </w:t>
      </w:r>
      <w:r w:rsidR="005B1D41">
        <w:t>An important restriction</w:t>
      </w:r>
      <w:r w:rsidR="00C44334">
        <w:t xml:space="preserve">, however, is that at mm-wave frequencies with </w:t>
      </w:r>
      <w:proofErr w:type="spellStart"/>
      <w:r w:rsidR="00C44334">
        <w:t>analog</w:t>
      </w:r>
      <w:proofErr w:type="spellEnd"/>
      <w:r w:rsidR="00C44334">
        <w:t xml:space="preserve"> beamforming, all search spaces within a particular CORESET must be configured with a reference to the same TCI state, since the same beamforming applies to all REG bundles within t</w:t>
      </w:r>
      <w:r w:rsidR="005B1D41">
        <w:t>he CORESET</w:t>
      </w:r>
      <w:r w:rsidR="00312C14">
        <w:t>, hence the same spatial QCL reference is needed for demodulating all PDCCH candidates</w:t>
      </w:r>
      <w:r w:rsidR="005B1D41">
        <w:t>. Since Alt-2 is a superset of Alt-1, and since it offers more flexibility across a range of deployment scenarios, Alt-2 is our preference.</w:t>
      </w:r>
      <w:r w:rsidR="00312C14" w:rsidRPr="00312C14">
        <w:t xml:space="preserve"> </w:t>
      </w:r>
      <w:r w:rsidR="00312C14">
        <w:t>Ultimately, this should be decided in the control channel agenda item which is why we make an observation here instead of a proposal.</w:t>
      </w:r>
    </w:p>
    <w:p w14:paraId="6F2494A7" w14:textId="424E32D3" w:rsidR="005B69C3" w:rsidRPr="00D85EFD" w:rsidRDefault="00E014BD" w:rsidP="00312C14">
      <w:pPr>
        <w:pStyle w:val="Observation"/>
      </w:pPr>
      <w:bookmarkStart w:id="5" w:name="_Toc494622252"/>
      <w:r>
        <w:t xml:space="preserve">Configuration of a reference to a TCI </w:t>
      </w:r>
      <w:r w:rsidR="00C44334">
        <w:t xml:space="preserve">state on a per-search space basis offers more flexibility </w:t>
      </w:r>
      <w:r w:rsidR="005B1D41">
        <w:t xml:space="preserve">than on a per-CORESET basis </w:t>
      </w:r>
      <w:r w:rsidR="00C44334">
        <w:t xml:space="preserve">considering a range of deployment scenarios. </w:t>
      </w:r>
      <w:r w:rsidR="005B1D41">
        <w:t>An important restriction, however,</w:t>
      </w:r>
      <w:r w:rsidR="00C44334">
        <w:t xml:space="preserve"> </w:t>
      </w:r>
      <w:r w:rsidR="005B1D41">
        <w:t xml:space="preserve">is that with </w:t>
      </w:r>
      <w:proofErr w:type="spellStart"/>
      <w:r w:rsidR="005B1D41">
        <w:t>analog</w:t>
      </w:r>
      <w:proofErr w:type="spellEnd"/>
      <w:r w:rsidR="005B1D41">
        <w:t xml:space="preserve"> beamforming, e.g., at </w:t>
      </w:r>
      <w:r w:rsidR="00C44334">
        <w:t>mm-wave frequ</w:t>
      </w:r>
      <w:r w:rsidR="005B1D41">
        <w:t>encies, the TCI reference needs to be configured the same for all UE specific search spaces within a CORESET.</w:t>
      </w:r>
      <w:bookmarkEnd w:id="5"/>
    </w:p>
    <w:p w14:paraId="3095554E" w14:textId="21A2CCD3" w:rsidR="00D85EFD" w:rsidRDefault="003C5D72" w:rsidP="00D85EFD">
      <w:pPr>
        <w:pStyle w:val="Heading2"/>
      </w:pPr>
      <w:r>
        <w:t>Mechanisms for updating a spatial QCL reference a TCI state</w:t>
      </w:r>
    </w:p>
    <w:p w14:paraId="7D9870E6" w14:textId="346F6786" w:rsidR="00CA5890" w:rsidRPr="00CA5890" w:rsidRDefault="00CA5890" w:rsidP="00CA5890">
      <w:r>
        <w:t>Agreement #1 contains the following FFS item on mechanisms for updating the spatial QCL reference within the RS Set of a TCI state:</w:t>
      </w:r>
    </w:p>
    <w:p w14:paraId="1EAE60E9" w14:textId="04330BED" w:rsidR="00CA5890" w:rsidRPr="00CA5890" w:rsidRDefault="00CA5890" w:rsidP="00CA5890">
      <w:r>
        <w:rPr>
          <w:noProof/>
          <w:lang w:val="en-US" w:eastAsia="en-US"/>
        </w:rPr>
        <w:lastRenderedPageBreak/>
        <mc:AlternateContent>
          <mc:Choice Requires="wps">
            <w:drawing>
              <wp:inline distT="0" distB="0" distL="0" distR="0" wp14:anchorId="355D257E" wp14:editId="5174148F">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5C204F" w14:textId="77777777" w:rsidR="00CA5890" w:rsidRPr="00AA51AF" w:rsidRDefault="00CA5890" w:rsidP="00CA5890">
                            <w:pPr>
                              <w:numPr>
                                <w:ilvl w:val="0"/>
                                <w:numId w:val="17"/>
                              </w:numPr>
                              <w:overflowPunct/>
                              <w:autoSpaceDE/>
                              <w:autoSpaceDN/>
                              <w:adjustRightInd/>
                              <w:spacing w:after="0"/>
                              <w:jc w:val="left"/>
                              <w:textAlignment w:val="auto"/>
                              <w:rPr>
                                <w:lang w:val="en-US" w:eastAsia="x-none"/>
                              </w:rPr>
                            </w:pPr>
                            <w:r w:rsidRPr="00BD2B69">
                              <w:rPr>
                                <w:lang w:val="en-US" w:eastAsia="x-none"/>
                              </w:rPr>
                              <w:t>FFS: Mechanisms to initialize/update the ID of a DL RS(s) in the RS Set used at least for spatial QCL purposes</w:t>
                            </w:r>
                          </w:p>
                          <w:p w14:paraId="5950484B" w14:textId="77777777" w:rsidR="00CA5890" w:rsidRPr="00BD2B69" w:rsidRDefault="00CA5890" w:rsidP="00CA5890">
                            <w:pPr>
                              <w:numPr>
                                <w:ilvl w:val="1"/>
                                <w:numId w:val="16"/>
                              </w:numPr>
                              <w:tabs>
                                <w:tab w:val="left" w:pos="1440"/>
                              </w:tabs>
                              <w:overflowPunct/>
                              <w:autoSpaceDE/>
                              <w:autoSpaceDN/>
                              <w:adjustRightInd/>
                              <w:spacing w:after="0"/>
                              <w:jc w:val="left"/>
                              <w:textAlignment w:val="auto"/>
                              <w:rPr>
                                <w:lang w:val="en-US" w:eastAsia="x-none"/>
                              </w:rPr>
                            </w:pPr>
                            <w:r w:rsidRPr="00BD2B69">
                              <w:rPr>
                                <w:lang w:val="en-US" w:eastAsia="x-none"/>
                              </w:rPr>
                              <w:t xml:space="preserve">At least the following two mechanisms are FFS: (1) explicit </w:t>
                            </w:r>
                            <w:proofErr w:type="spellStart"/>
                            <w:r w:rsidRPr="00BD2B69">
                              <w:rPr>
                                <w:lang w:val="en-US" w:eastAsia="x-none"/>
                              </w:rPr>
                              <w:t>signalling</w:t>
                            </w:r>
                            <w:proofErr w:type="spellEnd"/>
                            <w:r w:rsidRPr="00BD2B69">
                              <w:rPr>
                                <w:lang w:val="en-US" w:eastAsia="x-none"/>
                              </w:rPr>
                              <w:t xml:space="preserve"> to the UE of the DL RS(s) ID and corresponding TCI state (2) implicit association of the DL RS ID(s) to a TCI state based on measurements by the UE.</w:t>
                            </w:r>
                          </w:p>
                          <w:p w14:paraId="6FE656A0" w14:textId="6F087E2A" w:rsidR="00CA5890" w:rsidRPr="00CA5890" w:rsidRDefault="00CA5890" w:rsidP="00CA5890">
                            <w:pPr>
                              <w:numPr>
                                <w:ilvl w:val="1"/>
                                <w:numId w:val="16"/>
                              </w:numPr>
                              <w:tabs>
                                <w:tab w:val="left" w:pos="1440"/>
                              </w:tabs>
                              <w:overflowPunct/>
                              <w:autoSpaceDE/>
                              <w:autoSpaceDN/>
                              <w:adjustRightInd/>
                              <w:spacing w:after="0"/>
                              <w:jc w:val="left"/>
                              <w:textAlignment w:val="auto"/>
                              <w:rPr>
                                <w:lang w:val="en-US" w:eastAsia="x-none"/>
                              </w:rPr>
                            </w:pPr>
                            <w:r w:rsidRPr="00BD2B69">
                              <w:rPr>
                                <w:lang w:val="en-US" w:eastAsia="x-none"/>
                              </w:rPr>
                              <w:t>The mechanisms used for different RS types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55D257E" id="Text Box 3"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DLe6j5lgIAALoFAAAOAAAAAAAAAAAAAAAAAC4CAABkcnMvZTJvRG9jLnht&#10;bFBLAQItABQABgAIAAAAIQDkSytV3AAAAAUBAAAPAAAAAAAAAAAAAAAAAPAEAABkcnMvZG93bnJl&#10;di54bWxQSwUGAAAAAAQABADzAAAA+QUAAAAA&#10;" fillcolor="white [3201]" strokeweight=".5pt">
                <v:textbox style="mso-fit-shape-to-text:t">
                  <w:txbxContent>
                    <w:p w14:paraId="305C204F" w14:textId="77777777" w:rsidR="00CA5890" w:rsidRPr="00AA51AF" w:rsidRDefault="00CA5890" w:rsidP="00CA5890">
                      <w:pPr>
                        <w:numPr>
                          <w:ilvl w:val="0"/>
                          <w:numId w:val="17"/>
                        </w:numPr>
                        <w:overflowPunct/>
                        <w:autoSpaceDE/>
                        <w:autoSpaceDN/>
                        <w:adjustRightInd/>
                        <w:spacing w:after="0"/>
                        <w:jc w:val="left"/>
                        <w:textAlignment w:val="auto"/>
                        <w:rPr>
                          <w:lang w:val="en-US" w:eastAsia="x-none"/>
                        </w:rPr>
                      </w:pPr>
                      <w:r w:rsidRPr="00BD2B69">
                        <w:rPr>
                          <w:lang w:val="en-US" w:eastAsia="x-none"/>
                        </w:rPr>
                        <w:t>FFS: Mechanisms to initialize/update the ID of a DL RS(s) in the RS Set used at least for spatial QCL purposes</w:t>
                      </w:r>
                    </w:p>
                    <w:p w14:paraId="5950484B" w14:textId="77777777" w:rsidR="00CA5890" w:rsidRPr="00BD2B69" w:rsidRDefault="00CA5890" w:rsidP="00CA5890">
                      <w:pPr>
                        <w:numPr>
                          <w:ilvl w:val="1"/>
                          <w:numId w:val="16"/>
                        </w:numPr>
                        <w:tabs>
                          <w:tab w:val="left" w:pos="1440"/>
                        </w:tabs>
                        <w:overflowPunct/>
                        <w:autoSpaceDE/>
                        <w:autoSpaceDN/>
                        <w:adjustRightInd/>
                        <w:spacing w:after="0"/>
                        <w:jc w:val="left"/>
                        <w:textAlignment w:val="auto"/>
                        <w:rPr>
                          <w:lang w:val="en-US" w:eastAsia="x-none"/>
                        </w:rPr>
                      </w:pPr>
                      <w:r w:rsidRPr="00BD2B69">
                        <w:rPr>
                          <w:lang w:val="en-US" w:eastAsia="x-none"/>
                        </w:rPr>
                        <w:t xml:space="preserve">At least the following two mechanisms are FFS: (1) explicit </w:t>
                      </w:r>
                      <w:proofErr w:type="spellStart"/>
                      <w:r w:rsidRPr="00BD2B69">
                        <w:rPr>
                          <w:lang w:val="en-US" w:eastAsia="x-none"/>
                        </w:rPr>
                        <w:t>signalling</w:t>
                      </w:r>
                      <w:proofErr w:type="spellEnd"/>
                      <w:r w:rsidRPr="00BD2B69">
                        <w:rPr>
                          <w:lang w:val="en-US" w:eastAsia="x-none"/>
                        </w:rPr>
                        <w:t xml:space="preserve"> to the UE of the DL RS(s) ID and corresponding TCI state (2) implicit association of the DL RS ID(s) to a TCI state based on measurements by the UE.</w:t>
                      </w:r>
                    </w:p>
                    <w:p w14:paraId="6FE656A0" w14:textId="6F087E2A" w:rsidR="00CA5890" w:rsidRPr="00CA5890" w:rsidRDefault="00CA5890" w:rsidP="00CA5890">
                      <w:pPr>
                        <w:numPr>
                          <w:ilvl w:val="1"/>
                          <w:numId w:val="16"/>
                        </w:numPr>
                        <w:tabs>
                          <w:tab w:val="left" w:pos="1440"/>
                        </w:tabs>
                        <w:overflowPunct/>
                        <w:autoSpaceDE/>
                        <w:autoSpaceDN/>
                        <w:adjustRightInd/>
                        <w:spacing w:after="0"/>
                        <w:jc w:val="left"/>
                        <w:textAlignment w:val="auto"/>
                        <w:rPr>
                          <w:lang w:val="en-US" w:eastAsia="x-none"/>
                        </w:rPr>
                      </w:pPr>
                      <w:r w:rsidRPr="00BD2B69">
                        <w:rPr>
                          <w:lang w:val="en-US" w:eastAsia="x-none"/>
                        </w:rPr>
                        <w:t>The mechanisms used for different RS types are FFS</w:t>
                      </w:r>
                    </w:p>
                  </w:txbxContent>
                </v:textbox>
                <w10:anchorlock/>
              </v:shape>
            </w:pict>
          </mc:Fallback>
        </mc:AlternateContent>
      </w:r>
    </w:p>
    <w:p w14:paraId="6BE20229" w14:textId="31C78FCC" w:rsidR="006513EC" w:rsidRDefault="00600073" w:rsidP="003C5D72">
      <w:r>
        <w:t>In our view, both the explicit and implicit mechanisms for initializing/updating</w:t>
      </w:r>
      <w:r w:rsidR="006513EC">
        <w:t xml:space="preserve"> the spatial QCL reference in the RS Set of a TCI state </w:t>
      </w:r>
      <w:r w:rsidR="001D079F">
        <w:t>serve a useful purpose</w:t>
      </w:r>
      <w:r>
        <w:t xml:space="preserve"> and should be supported. The</w:t>
      </w:r>
      <w:r w:rsidR="006513EC">
        <w:t xml:space="preserve"> explicit approach is useful</w:t>
      </w:r>
      <w:r w:rsidR="00A156FC">
        <w:t>,</w:t>
      </w:r>
      <w:r w:rsidR="006513EC">
        <w:t xml:space="preserve"> for example</w:t>
      </w:r>
      <w:r w:rsidR="00A156FC">
        <w:t>,</w:t>
      </w:r>
      <w:r w:rsidR="006513EC">
        <w:t xml:space="preserve"> for updating TCI states containing a reference to a periodic or semi-persistent DL RS, e.g., CSI-RS or SSB. In this case, the UE may be configured to report one or multiple preferred resources corresponding to different </w:t>
      </w:r>
      <w:proofErr w:type="spellStart"/>
      <w:r w:rsidR="006513EC">
        <w:t>Tx</w:t>
      </w:r>
      <w:proofErr w:type="spellEnd"/>
      <w:r w:rsidR="006513EC">
        <w:t xml:space="preserve"> beams. Using the explicit update procedure gives</w:t>
      </w:r>
      <w:r w:rsidR="00A156FC">
        <w:t xml:space="preserve"> the </w:t>
      </w:r>
      <w:proofErr w:type="spellStart"/>
      <w:r w:rsidR="00A156FC">
        <w:t>g</w:t>
      </w:r>
      <w:r w:rsidR="006513EC">
        <w:t>NB</w:t>
      </w:r>
      <w:proofErr w:type="spellEnd"/>
      <w:r w:rsidR="006513EC">
        <w:t xml:space="preserve"> flexibility to signal to the UE which particular DL RS resource it would like to be associated with a given TCI state. This can be beneficial, for example, to enable a form of load balancing or to support MU-MIMO operation with flexible </w:t>
      </w:r>
      <w:r w:rsidR="00A156FC">
        <w:t>grouping</w:t>
      </w:r>
      <w:r w:rsidR="006513EC">
        <w:t xml:space="preserve"> of users</w:t>
      </w:r>
      <w:r w:rsidR="00A156FC">
        <w:t xml:space="preserve"> in different beams.</w:t>
      </w:r>
    </w:p>
    <w:p w14:paraId="2B2CF567" w14:textId="75D8E947" w:rsidR="00A156FC" w:rsidRDefault="00A156FC" w:rsidP="003C5D72">
      <w:r>
        <w:t xml:space="preserve">The explicit approach can also be used to “initialize” the spatial QCL reference in a TCI state that will be later updated using the implicit mechanism based on an aperiodic CSI-RS resource. For example, if the UE is configured to report L1-RSRP based on one or more SSBs, the </w:t>
      </w:r>
      <w:proofErr w:type="spellStart"/>
      <w:r>
        <w:t>gNB</w:t>
      </w:r>
      <w:proofErr w:type="spellEnd"/>
      <w:r>
        <w:t xml:space="preserve"> can assign a newly discovered SSB beam with a TCI state through the explicit mechanism. The beam associated with this TCI state may then be refined, e.g., through the </w:t>
      </w:r>
      <w:proofErr w:type="spellStart"/>
      <w:r w:rsidR="001B3799">
        <w:t>g</w:t>
      </w:r>
      <w:r>
        <w:t>NB</w:t>
      </w:r>
      <w:proofErr w:type="spellEnd"/>
      <w:r>
        <w:t xml:space="preserve"> triggering the UE to perform a P2</w:t>
      </w:r>
      <w:r w:rsidR="00924C41">
        <w:t xml:space="preserve"> and/</w:t>
      </w:r>
      <w:r>
        <w:t>or P3 procedure based on a set of aperiodic CSI-RS resources.</w:t>
      </w:r>
    </w:p>
    <w:p w14:paraId="025C9FD6" w14:textId="1D7A3E0F" w:rsidR="00A156FC" w:rsidRDefault="00A156FC" w:rsidP="003C5D72">
      <w:r>
        <w:t xml:space="preserve">The implicit mechanism is achieved by the </w:t>
      </w:r>
      <w:proofErr w:type="spellStart"/>
      <w:r>
        <w:t>gNB</w:t>
      </w:r>
      <w:proofErr w:type="spellEnd"/>
      <w:r>
        <w:t xml:space="preserve"> including a TCI in the same DCI that triggers an aperiodic CSI-RS measurement. Upon receiving the TCI in the triggering DCI, the UE know</w:t>
      </w:r>
      <w:r w:rsidR="00924C41">
        <w:t>s that it should update the spatial QCL reference in the RS Set for the signalled TCI with the preferred CSI-RS determined during the UE measurement.</w:t>
      </w:r>
      <w:r w:rsidR="003A058C">
        <w:t xml:space="preserve"> Directly after the triggering, the </w:t>
      </w:r>
      <w:proofErr w:type="spellStart"/>
      <w:r w:rsidR="003A058C">
        <w:t>gNB</w:t>
      </w:r>
      <w:proofErr w:type="spellEnd"/>
      <w:r w:rsidR="003A058C">
        <w:t xml:space="preserve"> can use the TCI for beam indication</w:t>
      </w:r>
    </w:p>
    <w:p w14:paraId="782C3B17" w14:textId="5D6BE3BF" w:rsidR="00924C41" w:rsidRDefault="00924C41" w:rsidP="003C5D72">
      <w:r>
        <w:t xml:space="preserve">The advantage of the implicit mechanism is that it is quick and simple means for updating the spatial QCL reference with a minimum of signalling overhead. Since a TCI field is already supported in DCI, it may be reused. The alternative is for the </w:t>
      </w:r>
      <w:proofErr w:type="spellStart"/>
      <w:r>
        <w:t>gNB</w:t>
      </w:r>
      <w:proofErr w:type="spellEnd"/>
      <w:r>
        <w:t xml:space="preserve"> to “echo back” a UE reported CRI through the explicit update </w:t>
      </w:r>
      <w:r w:rsidR="001D079F">
        <w:t>mechanism, which seems like an unnecessary step.</w:t>
      </w:r>
      <w:r w:rsidR="003A058C">
        <w:t xml:space="preserve"> Only after the update has been performed, the </w:t>
      </w:r>
      <w:proofErr w:type="spellStart"/>
      <w:r w:rsidR="003A058C">
        <w:t>gNB</w:t>
      </w:r>
      <w:proofErr w:type="spellEnd"/>
      <w:r w:rsidR="003A058C">
        <w:t xml:space="preserve"> may use the TCI for beam indication.</w:t>
      </w:r>
    </w:p>
    <w:p w14:paraId="0AA9A960" w14:textId="75AB8343" w:rsidR="00924C41" w:rsidRDefault="00924C41" w:rsidP="003C5D72">
      <w:r>
        <w:t xml:space="preserve">Another use case for the implicit approach </w:t>
      </w:r>
      <w:r w:rsidR="001D079F">
        <w:t xml:space="preserve">is a reciprocity use case where the UE may not be configured with periodic CSI-RS or configured to report L1-RSRP on SSB. In this case, the </w:t>
      </w:r>
      <w:proofErr w:type="spellStart"/>
      <w:r w:rsidR="001D079F">
        <w:t>gNB</w:t>
      </w:r>
      <w:proofErr w:type="spellEnd"/>
      <w:r w:rsidR="001D079F">
        <w:t xml:space="preserve"> can determine</w:t>
      </w:r>
      <w:r>
        <w:t xml:space="preserve"> </w:t>
      </w:r>
      <w:r w:rsidR="001D079F">
        <w:t xml:space="preserve">a transmit beam direction </w:t>
      </w:r>
      <w:r>
        <w:t xml:space="preserve">based on SRS measurements. It may then trigger the UE to measure on a set of </w:t>
      </w:r>
      <w:proofErr w:type="spellStart"/>
      <w:r>
        <w:t>ap</w:t>
      </w:r>
      <w:proofErr w:type="spellEnd"/>
      <w:r>
        <w:t>-CSI-RS resources for beam refinement purposes (P2 and/or P3</w:t>
      </w:r>
      <w:r w:rsidR="001D079F">
        <w:t>) and use the implicit mechanism to update a TCI state.</w:t>
      </w:r>
    </w:p>
    <w:p w14:paraId="0288FC41" w14:textId="31B6CB5D" w:rsidR="006513EC" w:rsidRDefault="001D079F" w:rsidP="000E0A5C">
      <w:pPr>
        <w:pStyle w:val="KeyProposal"/>
      </w:pPr>
      <w:bookmarkStart w:id="6" w:name="_Toc494464408"/>
      <w:bookmarkStart w:id="7" w:name="_Toc494464463"/>
      <w:bookmarkStart w:id="8" w:name="_Toc494482268"/>
      <w:bookmarkStart w:id="9" w:name="_Toc494556208"/>
      <w:bookmarkStart w:id="10" w:name="_Ref494556752"/>
      <w:bookmarkStart w:id="11" w:name="_Toc494557493"/>
      <w:bookmarkStart w:id="12" w:name="_Toc494572622"/>
      <w:bookmarkStart w:id="13" w:name="_Toc494572795"/>
      <w:bookmarkStart w:id="14" w:name="_Toc494622256"/>
      <w:bookmarkStart w:id="15" w:name="_Toc494622569"/>
      <w:r>
        <w:t xml:space="preserve">NR supports an explicit mechanism for updating the reference to a DL RS </w:t>
      </w:r>
      <w:r w:rsidR="001E7116">
        <w:t xml:space="preserve">used for spatial QCL purposes </w:t>
      </w:r>
      <w:r>
        <w:t xml:space="preserve">in </w:t>
      </w:r>
      <w:r w:rsidR="001E7116">
        <w:t>the</w:t>
      </w:r>
      <w:r>
        <w:t xml:space="preserve"> RS Set of a TCI state. </w:t>
      </w:r>
      <w:r w:rsidR="001E7116">
        <w:t xml:space="preserve">The DL RS can be either a periodic CSI-RS, semi-persistent CSI-RS, or an SSB on which the UE has performed a prior measurement. </w:t>
      </w:r>
      <w:r>
        <w:t xml:space="preserve">The explicit signalling </w:t>
      </w:r>
      <w:r w:rsidR="001E7116">
        <w:t xml:space="preserve">message contains a </w:t>
      </w:r>
      <w:r>
        <w:t>TCI value and a reference (</w:t>
      </w:r>
      <w:r w:rsidR="001E7116">
        <w:t>CRI or SSB index</w:t>
      </w:r>
      <w:r>
        <w:t>)</w:t>
      </w:r>
      <w:r w:rsidR="001E7116">
        <w:t xml:space="preserve"> to the DL RS. FFS: signalling details.</w:t>
      </w:r>
      <w:bookmarkEnd w:id="6"/>
      <w:bookmarkEnd w:id="7"/>
      <w:bookmarkEnd w:id="8"/>
      <w:bookmarkEnd w:id="9"/>
      <w:bookmarkEnd w:id="10"/>
      <w:bookmarkEnd w:id="11"/>
      <w:bookmarkEnd w:id="12"/>
      <w:bookmarkEnd w:id="13"/>
      <w:bookmarkEnd w:id="14"/>
      <w:bookmarkEnd w:id="15"/>
    </w:p>
    <w:p w14:paraId="470A2157" w14:textId="73445C7A" w:rsidR="001D079F" w:rsidRDefault="001E7116" w:rsidP="000E0A5C">
      <w:pPr>
        <w:pStyle w:val="KeyProposal"/>
      </w:pPr>
      <w:bookmarkStart w:id="16" w:name="_Toc494464409"/>
      <w:bookmarkStart w:id="17" w:name="_Toc494464464"/>
      <w:bookmarkStart w:id="18" w:name="_Toc494482269"/>
      <w:bookmarkStart w:id="19" w:name="_Toc494556209"/>
      <w:bookmarkStart w:id="20" w:name="_Toc494557494"/>
      <w:bookmarkStart w:id="21" w:name="_Toc494572623"/>
      <w:bookmarkStart w:id="22" w:name="_Toc494572796"/>
      <w:bookmarkStart w:id="23" w:name="_Toc494622257"/>
      <w:bookmarkStart w:id="24" w:name="_Toc494622570"/>
      <w:r>
        <w:t xml:space="preserve">NR supports an implicit mechanism for updating the reference to a DL RS used for spatial QCL purposes in the RS Set of a TCI state. The DL RS is an aperiodic CSI-RS on which the UE </w:t>
      </w:r>
      <w:r w:rsidR="007E68EF">
        <w:t>performs</w:t>
      </w:r>
      <w:r>
        <w:t xml:space="preserve"> a measurement</w:t>
      </w:r>
      <w:r w:rsidR="007E68EF">
        <w:t>. The DCI that triggers the UE measurement on a set of CSI-RS resources contains a TCI field. Based on the measurement, the UE updates the RS Set of the signalled TCI state with a reference (i.e., CRI) to the preferred CSI-RS resource from the set.</w:t>
      </w:r>
      <w:bookmarkEnd w:id="16"/>
      <w:bookmarkEnd w:id="17"/>
      <w:bookmarkEnd w:id="18"/>
      <w:bookmarkEnd w:id="19"/>
      <w:bookmarkEnd w:id="20"/>
      <w:bookmarkEnd w:id="21"/>
      <w:bookmarkEnd w:id="22"/>
      <w:bookmarkEnd w:id="23"/>
      <w:bookmarkEnd w:id="24"/>
    </w:p>
    <w:p w14:paraId="48B74237" w14:textId="18A2DC08" w:rsidR="00B35B10" w:rsidRDefault="00B35B10" w:rsidP="00B35B10">
      <w:pPr>
        <w:pStyle w:val="Heading2"/>
      </w:pPr>
      <w:r>
        <w:t>Inclusion of other DL RSs in an RS Set</w:t>
      </w:r>
    </w:p>
    <w:p w14:paraId="3ADFE916" w14:textId="378DD539" w:rsidR="00CA5890" w:rsidRPr="00CA5890" w:rsidRDefault="004B06DF" w:rsidP="00CA5890">
      <w:r>
        <w:t xml:space="preserve">Much of the above discussion focuses on the DL RS (CSI-RS or SSB) in an RS Set used for spatial QCL purposes, since that is the one that is dynamically updated based on UE measurements. </w:t>
      </w:r>
      <w:r w:rsidR="00CA5890">
        <w:t xml:space="preserve">Agreement #1 contains the following FFS item on the inclusion of </w:t>
      </w:r>
      <w:r>
        <w:t>additional</w:t>
      </w:r>
      <w:r w:rsidR="00CA5890">
        <w:t xml:space="preserve"> RS(s) in an RS Set of a TCI state:</w:t>
      </w:r>
    </w:p>
    <w:p w14:paraId="4C8F7101" w14:textId="2F179031" w:rsidR="00CA5890" w:rsidRDefault="00CA5890" w:rsidP="00CA5890">
      <w:r>
        <w:rPr>
          <w:noProof/>
          <w:lang w:val="en-US" w:eastAsia="en-US"/>
        </w:rPr>
        <mc:AlternateContent>
          <mc:Choice Requires="wps">
            <w:drawing>
              <wp:inline distT="0" distB="0" distL="0" distR="0" wp14:anchorId="66F05F25" wp14:editId="2E7EF65E">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51AD6A" w14:textId="2E0911B1" w:rsidR="00D54649" w:rsidRPr="007C4B79" w:rsidRDefault="00CA5890" w:rsidP="007C4B79">
                            <w:pPr>
                              <w:numPr>
                                <w:ilvl w:val="0"/>
                                <w:numId w:val="17"/>
                              </w:numPr>
                              <w:overflowPunct/>
                              <w:autoSpaceDE/>
                              <w:autoSpaceDN/>
                              <w:adjustRightInd/>
                              <w:spacing w:after="0"/>
                              <w:jc w:val="left"/>
                              <w:textAlignment w:val="auto"/>
                              <w:rPr>
                                <w:lang w:val="en-US" w:eastAsia="x-none"/>
                              </w:rPr>
                            </w:pPr>
                            <w:r w:rsidRPr="00BD2B69">
                              <w:rPr>
                                <w:lang w:val="en-US" w:eastAsia="x-none"/>
                              </w:rPr>
                              <w:t>FFS: Other RS (e.g. TRS, PTRS) in an RS set depending on outcome of discussions in the QCL agenda item</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6F05F25" id="Text Box 4"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FrSql5cCAAC6BQAADgAAAAAAAAAAAAAAAAAuAgAAZHJzL2Uyb0RvYy54&#10;bWxQSwECLQAUAAYACAAAACEA5EsrVdwAAAAFAQAADwAAAAAAAAAAAAAAAADxBAAAZHJzL2Rvd25y&#10;ZXYueG1sUEsFBgAAAAAEAAQA8wAAAPoFAAAAAA==&#10;" fillcolor="white [3201]" strokeweight=".5pt">
                <v:textbox style="mso-fit-shape-to-text:t">
                  <w:txbxContent>
                    <w:p w14:paraId="4351AD6A" w14:textId="2E0911B1" w:rsidR="00D54649" w:rsidRPr="007C4B79" w:rsidRDefault="00CA5890" w:rsidP="007C4B79">
                      <w:pPr>
                        <w:numPr>
                          <w:ilvl w:val="0"/>
                          <w:numId w:val="17"/>
                        </w:numPr>
                        <w:overflowPunct/>
                        <w:autoSpaceDE/>
                        <w:autoSpaceDN/>
                        <w:adjustRightInd/>
                        <w:spacing w:after="0"/>
                        <w:jc w:val="left"/>
                        <w:textAlignment w:val="auto"/>
                        <w:rPr>
                          <w:lang w:val="en-US" w:eastAsia="x-none"/>
                        </w:rPr>
                      </w:pPr>
                      <w:r w:rsidRPr="00BD2B69">
                        <w:rPr>
                          <w:lang w:val="en-US" w:eastAsia="x-none"/>
                        </w:rPr>
                        <w:t>FFS: Other RS (e.g. TRS, PTRS) in an RS set depending on outcome of discussions in the QCL agenda item</w:t>
                      </w:r>
                    </w:p>
                  </w:txbxContent>
                </v:textbox>
                <w10:anchorlock/>
              </v:shape>
            </w:pict>
          </mc:Fallback>
        </mc:AlternateContent>
      </w:r>
    </w:p>
    <w:p w14:paraId="3603688A" w14:textId="2B60A5B7" w:rsidR="00D54649" w:rsidRDefault="004B06DF" w:rsidP="00CA5890">
      <w:r>
        <w:t xml:space="preserve">Furthermore, </w:t>
      </w:r>
      <w:r w:rsidR="00D54649">
        <w:t>Agreement #2 contains the following FFS item on QCL type:</w:t>
      </w:r>
    </w:p>
    <w:p w14:paraId="7D73CCAD" w14:textId="41094312" w:rsidR="00D54649" w:rsidRDefault="00D54649" w:rsidP="00CA5890">
      <w:r>
        <w:rPr>
          <w:noProof/>
          <w:lang w:val="en-US" w:eastAsia="en-US"/>
        </w:rPr>
        <w:lastRenderedPageBreak/>
        <mc:AlternateContent>
          <mc:Choice Requires="wps">
            <w:drawing>
              <wp:inline distT="0" distB="0" distL="0" distR="0" wp14:anchorId="080C8695" wp14:editId="6393BE72">
                <wp:extent cx="5943600" cy="1543306"/>
                <wp:effectExtent l="0" t="0" r="12700" b="17145"/>
                <wp:docPr id="8" name="Text Box 8"/>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53C0D0" w14:textId="154A7DBF" w:rsidR="00D54649" w:rsidRPr="00D54649" w:rsidRDefault="00D54649" w:rsidP="00D54649">
                            <w:pPr>
                              <w:numPr>
                                <w:ilvl w:val="3"/>
                                <w:numId w:val="18"/>
                              </w:numPr>
                              <w:overflowPunct/>
                              <w:autoSpaceDE/>
                              <w:autoSpaceDN/>
                              <w:adjustRightInd/>
                              <w:spacing w:after="0"/>
                              <w:jc w:val="left"/>
                              <w:textAlignment w:val="auto"/>
                            </w:pPr>
                            <w:r w:rsidRPr="00FA3C94">
                              <w:t>FFS: whether or not a QCL type is configured, configuration details are for further study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80C8695" id="Text Box 8"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rIGlUJcCAAC6BQAADgAAAAAAAAAAAAAAAAAuAgAAZHJzL2Uyb0RvYy54&#10;bWxQSwECLQAUAAYACAAAACEA5EsrVdwAAAAFAQAADwAAAAAAAAAAAAAAAADxBAAAZHJzL2Rvd25y&#10;ZXYueG1sUEsFBgAAAAAEAAQA8wAAAPoFAAAAAA==&#10;" fillcolor="white [3201]" strokeweight=".5pt">
                <v:textbox style="mso-fit-shape-to-text:t">
                  <w:txbxContent>
                    <w:p w14:paraId="4D53C0D0" w14:textId="154A7DBF" w:rsidR="00D54649" w:rsidRPr="00D54649" w:rsidRDefault="00D54649" w:rsidP="00D54649">
                      <w:pPr>
                        <w:numPr>
                          <w:ilvl w:val="3"/>
                          <w:numId w:val="18"/>
                        </w:numPr>
                        <w:overflowPunct/>
                        <w:autoSpaceDE/>
                        <w:autoSpaceDN/>
                        <w:adjustRightInd/>
                        <w:spacing w:after="0"/>
                        <w:jc w:val="left"/>
                        <w:textAlignment w:val="auto"/>
                      </w:pPr>
                      <w:r w:rsidRPr="00FA3C94">
                        <w:t>FFS: whether or not a QCL type is configured, configuration details are for further study</w:t>
                      </w:r>
                    </w:p>
                  </w:txbxContent>
                </v:textbox>
                <w10:anchorlock/>
              </v:shape>
            </w:pict>
          </mc:Fallback>
        </mc:AlternateContent>
      </w:r>
    </w:p>
    <w:p w14:paraId="3A587773" w14:textId="6AFF34E5" w:rsidR="00EC23CC" w:rsidRDefault="00EC23CC" w:rsidP="00CA5890">
      <w:r>
        <w:t xml:space="preserve">In the last meeting, there was good progress in the QCL agenda item on a framework for </w:t>
      </w:r>
      <w:proofErr w:type="spellStart"/>
      <w:r>
        <w:t>midband</w:t>
      </w:r>
      <w:proofErr w:type="spellEnd"/>
      <w:r>
        <w:t xml:space="preserve"> operation. In </w:t>
      </w:r>
      <w:r>
        <w:fldChar w:fldCharType="begin"/>
      </w:r>
      <w:r>
        <w:instrText xml:space="preserve"> REF _Ref494466986 \r \h </w:instrText>
      </w:r>
      <w:r>
        <w:fldChar w:fldCharType="separate"/>
      </w:r>
      <w:r w:rsidR="007A004A">
        <w:t>[2]</w:t>
      </w:r>
      <w:r>
        <w:fldChar w:fldCharType="end"/>
      </w:r>
      <w:r>
        <w:t xml:space="preserve">, some of the remaining details for </w:t>
      </w:r>
      <w:proofErr w:type="spellStart"/>
      <w:r>
        <w:t>midband</w:t>
      </w:r>
      <w:proofErr w:type="spellEnd"/>
      <w:r>
        <w:t xml:space="preserve"> are discussed, and it is further proposed to extend this to </w:t>
      </w:r>
      <w:proofErr w:type="spellStart"/>
      <w:r>
        <w:t>highband</w:t>
      </w:r>
      <w:proofErr w:type="spellEnd"/>
      <w:r>
        <w:t xml:space="preserve"> (mm-wave) operation by the addition of spatial QCL as an add-on to </w:t>
      </w:r>
      <w:proofErr w:type="spellStart"/>
      <w:r>
        <w:t>midband</w:t>
      </w:r>
      <w:proofErr w:type="spellEnd"/>
      <w:r>
        <w:t xml:space="preserve"> QCL relations.</w:t>
      </w:r>
    </w:p>
    <w:p w14:paraId="08C6F78A" w14:textId="46616181" w:rsidR="002C7611" w:rsidRDefault="00E14A79" w:rsidP="00CA5890">
      <w:r>
        <w:t xml:space="preserve">Specifically, it was agreed that Type A QCL (time and frequency parameters) between </w:t>
      </w:r>
      <w:r w:rsidR="002C7611">
        <w:t xml:space="preserve">TRS and PDSCH DMRS is supported, whereas Type B QCL (frequency parameters only) is FFS. In </w:t>
      </w:r>
      <w:r w:rsidR="002C7611">
        <w:fldChar w:fldCharType="begin"/>
      </w:r>
      <w:r w:rsidR="002C7611">
        <w:instrText xml:space="preserve"> REF _Ref494466986 \r \h </w:instrText>
      </w:r>
      <w:r w:rsidR="002C7611">
        <w:fldChar w:fldCharType="separate"/>
      </w:r>
      <w:r w:rsidR="007A004A">
        <w:t>[2]</w:t>
      </w:r>
      <w:r w:rsidR="002C7611">
        <w:fldChar w:fldCharType="end"/>
      </w:r>
      <w:r w:rsidR="002C7611">
        <w:t xml:space="preserve">, we propose that Type B is supported to cover the case when, e.g., TRS is transmitted over a wide beam and PDSCH DMRS is transmitted over a narrow beam. Performance results indicate that due to different delay spread distributions between wide and narrow beam transmissions, there can be a loss in assuming Type A; hence Type B is motivated. In this case, it is proposed to estimate delay spread from PDSCH DMRS instead of TRS. In addition, in </w:t>
      </w:r>
      <w:r w:rsidR="002C7611">
        <w:fldChar w:fldCharType="begin"/>
      </w:r>
      <w:r w:rsidR="002C7611">
        <w:instrText xml:space="preserve"> REF _Ref494466986 \r \h </w:instrText>
      </w:r>
      <w:r w:rsidR="002C7611">
        <w:fldChar w:fldCharType="separate"/>
      </w:r>
      <w:r w:rsidR="007A004A">
        <w:t>[2]</w:t>
      </w:r>
      <w:r w:rsidR="002C7611">
        <w:fldChar w:fldCharType="end"/>
      </w:r>
      <w:r w:rsidR="002C7611">
        <w:t xml:space="preserve"> we further propose that both Type A and B are supported between TRS and PDCCH DMRS.</w:t>
      </w:r>
    </w:p>
    <w:p w14:paraId="70E665B0" w14:textId="45EC42FB" w:rsidR="002C7611" w:rsidRDefault="002C7611" w:rsidP="00CA5890">
      <w:r>
        <w:t>Based on this we propose the following</w:t>
      </w:r>
    </w:p>
    <w:p w14:paraId="009D340C" w14:textId="1A284FA4" w:rsidR="00EC23CC" w:rsidRDefault="002C7611" w:rsidP="00CA5890">
      <w:pPr>
        <w:pStyle w:val="Proposal"/>
      </w:pPr>
      <w:bookmarkStart w:id="25" w:name="_Toc494482270"/>
      <w:bookmarkStart w:id="26" w:name="_Toc494556210"/>
      <w:bookmarkStart w:id="27" w:name="_Toc494557495"/>
      <w:bookmarkStart w:id="28" w:name="_Toc494572624"/>
      <w:bookmarkStart w:id="29" w:name="_Toc494572797"/>
      <w:bookmarkStart w:id="30" w:name="_Toc494622258"/>
      <w:bookmarkStart w:id="31" w:name="_Toc494622454"/>
      <w:r>
        <w:t>NR supports inclusion of TRS in the RS Set of a TCI state</w:t>
      </w:r>
      <w:r w:rsidR="004B06DF">
        <w:t xml:space="preserve"> in addition to CSI-RS/SSB. Different QCL types per DL RS are supported as part of the TCI state configuration. FFS: type definitions.</w:t>
      </w:r>
      <w:bookmarkEnd w:id="25"/>
      <w:bookmarkEnd w:id="26"/>
      <w:bookmarkEnd w:id="27"/>
      <w:bookmarkEnd w:id="28"/>
      <w:bookmarkEnd w:id="29"/>
      <w:bookmarkEnd w:id="30"/>
      <w:bookmarkEnd w:id="31"/>
    </w:p>
    <w:p w14:paraId="532FB6E3" w14:textId="72F100B7" w:rsidR="00B35B10" w:rsidRDefault="00B35B10" w:rsidP="00B35B10">
      <w:pPr>
        <w:pStyle w:val="Heading2"/>
      </w:pPr>
      <w:r>
        <w:t>Inclusion of other parameter(s) in a TCI state</w:t>
      </w:r>
    </w:p>
    <w:p w14:paraId="22B568F0" w14:textId="68CC1768" w:rsidR="00CA5890" w:rsidRPr="00CA5890" w:rsidRDefault="00CA5890" w:rsidP="00CA5890">
      <w:r>
        <w:t>Agreement #1 contains the following FFS item on whether or not a TCI state should contain other parameters, e.g., for PDSCH rate matching purposes:</w:t>
      </w:r>
    </w:p>
    <w:p w14:paraId="30D82CB3" w14:textId="518DADEC" w:rsidR="00CA5890" w:rsidRDefault="00CA5890" w:rsidP="00CA5890">
      <w:r>
        <w:rPr>
          <w:noProof/>
          <w:lang w:val="en-US" w:eastAsia="en-US"/>
        </w:rPr>
        <mc:AlternateContent>
          <mc:Choice Requires="wps">
            <w:drawing>
              <wp:inline distT="0" distB="0" distL="0" distR="0" wp14:anchorId="312CFC3C" wp14:editId="25D54D76">
                <wp:extent cx="5943600" cy="1543306"/>
                <wp:effectExtent l="0" t="0" r="12700" b="17145"/>
                <wp:docPr id="5" name="Text Box 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192872" w14:textId="743DD5D4" w:rsidR="00CA5890" w:rsidRPr="00CA5890" w:rsidRDefault="00CA5890" w:rsidP="00CA5890">
                            <w:pPr>
                              <w:numPr>
                                <w:ilvl w:val="0"/>
                                <w:numId w:val="17"/>
                              </w:numPr>
                              <w:overflowPunct/>
                              <w:autoSpaceDE/>
                              <w:autoSpaceDN/>
                              <w:adjustRightInd/>
                              <w:spacing w:after="0"/>
                              <w:jc w:val="left"/>
                              <w:textAlignment w:val="auto"/>
                              <w:rPr>
                                <w:lang w:val="en-US" w:eastAsia="x-none"/>
                              </w:rPr>
                            </w:pPr>
                            <w:r w:rsidRPr="00BD2B69">
                              <w:rPr>
                                <w:lang w:val="en-US" w:eastAsia="x-none"/>
                              </w:rPr>
                              <w:t>FFS: Whether or not a TCI state includes other parameters(s), e.g., for PDSCH rate matching purposes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12CFC3C" id="Text Box 5" o:spid="_x0000_s1030"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CMyjK5cCAAC6BQAADgAAAAAAAAAAAAAAAAAuAgAAZHJzL2Uyb0RvYy54&#10;bWxQSwECLQAUAAYACAAAACEA5EsrVdwAAAAFAQAADwAAAAAAAAAAAAAAAADxBAAAZHJzL2Rvd25y&#10;ZXYueG1sUEsFBgAAAAAEAAQA8wAAAPoFAAAAAA==&#10;" fillcolor="white [3201]" strokeweight=".5pt">
                <v:textbox style="mso-fit-shape-to-text:t">
                  <w:txbxContent>
                    <w:p w14:paraId="33192872" w14:textId="743DD5D4" w:rsidR="00CA5890" w:rsidRPr="00CA5890" w:rsidRDefault="00CA5890" w:rsidP="00CA5890">
                      <w:pPr>
                        <w:numPr>
                          <w:ilvl w:val="0"/>
                          <w:numId w:val="17"/>
                        </w:numPr>
                        <w:overflowPunct/>
                        <w:autoSpaceDE/>
                        <w:autoSpaceDN/>
                        <w:adjustRightInd/>
                        <w:spacing w:after="0"/>
                        <w:jc w:val="left"/>
                        <w:textAlignment w:val="auto"/>
                        <w:rPr>
                          <w:lang w:val="en-US" w:eastAsia="x-none"/>
                        </w:rPr>
                      </w:pPr>
                      <w:r w:rsidRPr="00BD2B69">
                        <w:rPr>
                          <w:lang w:val="en-US" w:eastAsia="x-none"/>
                        </w:rPr>
                        <w:t>FFS: Whether or not a TCI state includes other parameters(s), e.g., for PDSCH rate matching purposes</w:t>
                      </w:r>
                    </w:p>
                  </w:txbxContent>
                </v:textbox>
                <w10:anchorlock/>
              </v:shape>
            </w:pict>
          </mc:Fallback>
        </mc:AlternateContent>
      </w:r>
    </w:p>
    <w:p w14:paraId="5E54255A" w14:textId="1138F81D" w:rsidR="003870D7" w:rsidRDefault="0093589A" w:rsidP="00CA5890">
      <w:r>
        <w:t>In general, if an aperiodic</w:t>
      </w:r>
      <w:r w:rsidR="00A80D13">
        <w:t xml:space="preserve"> (</w:t>
      </w:r>
      <w:proofErr w:type="spellStart"/>
      <w:r w:rsidR="00A80D13">
        <w:t>ap</w:t>
      </w:r>
      <w:proofErr w:type="spellEnd"/>
      <w:r w:rsidR="00A80D13">
        <w:t>)</w:t>
      </w:r>
      <w:r>
        <w:t xml:space="preserve"> or semi-persistent</w:t>
      </w:r>
      <w:r w:rsidR="00A80D13">
        <w:t xml:space="preserve"> (</w:t>
      </w:r>
      <w:proofErr w:type="spellStart"/>
      <w:r w:rsidR="00A80D13">
        <w:t>sp</w:t>
      </w:r>
      <w:proofErr w:type="spellEnd"/>
      <w:r w:rsidR="00A80D13">
        <w:t>)</w:t>
      </w:r>
      <w:r>
        <w:t xml:space="preserve"> RS is transmi</w:t>
      </w:r>
      <w:r w:rsidR="00A80D13">
        <w:t>tted outside a UE’s</w:t>
      </w:r>
      <w:r>
        <w:t xml:space="preserve"> scheduled</w:t>
      </w:r>
      <w:r w:rsidR="0009394D">
        <w:t xml:space="preserve"> resources, it can collide with other users’ scheduled resources, requiring a rate matching resource to be indicated to the other user(s). In NR, both </w:t>
      </w:r>
      <w:proofErr w:type="spellStart"/>
      <w:r w:rsidR="0009394D">
        <w:t>ap</w:t>
      </w:r>
      <w:proofErr w:type="spellEnd"/>
      <w:r w:rsidR="0009394D">
        <w:t xml:space="preserve">-CSI-RS and </w:t>
      </w:r>
      <w:proofErr w:type="spellStart"/>
      <w:r w:rsidR="0009394D">
        <w:t>sp</w:t>
      </w:r>
      <w:proofErr w:type="spellEnd"/>
      <w:r w:rsidR="0009394D">
        <w:t xml:space="preserve">-CSI-RS are supported, and </w:t>
      </w:r>
      <w:proofErr w:type="spellStart"/>
      <w:r w:rsidR="00A80D13">
        <w:t>ap</w:t>
      </w:r>
      <w:proofErr w:type="spellEnd"/>
      <w:r w:rsidR="00A80D13">
        <w:t>-TRS is also being discussed. In LTE, rate matching is accomplished by configuring the other users with ZP-CSI-RS resource(s); however, in NR rate matching is not yet settled in RAN1. Furthermore, it is not clear, at least for single-TRP operation, that rate matching resources should be con</w:t>
      </w:r>
      <w:r w:rsidR="003870D7">
        <w:t>figured as part of a TCI state. Hence we propose the following:</w:t>
      </w:r>
    </w:p>
    <w:p w14:paraId="193DFC9A" w14:textId="437ACFD1" w:rsidR="003870D7" w:rsidRDefault="003870D7" w:rsidP="003870D7">
      <w:pPr>
        <w:pStyle w:val="Observation"/>
      </w:pPr>
      <w:bookmarkStart w:id="32" w:name="_Toc494622253"/>
      <w:r>
        <w:t xml:space="preserve">Rate matching is required both for </w:t>
      </w:r>
      <w:proofErr w:type="spellStart"/>
      <w:r>
        <w:t>ap</w:t>
      </w:r>
      <w:proofErr w:type="spellEnd"/>
      <w:r>
        <w:t>/</w:t>
      </w:r>
      <w:proofErr w:type="spellStart"/>
      <w:r>
        <w:t>sp</w:t>
      </w:r>
      <w:proofErr w:type="spellEnd"/>
      <w:r>
        <w:t xml:space="preserve">-CSI-RS and </w:t>
      </w:r>
      <w:proofErr w:type="spellStart"/>
      <w:r>
        <w:t>ap</w:t>
      </w:r>
      <w:proofErr w:type="spellEnd"/>
      <w:r>
        <w:t>-TRS (if supported). Whether or not parameters for rate matching are included in a TCI state depends on the outcome of the rate matching agenda item. Discussion on support for configuration of rate matching parameters in a TCI state to support multi-TRP operation is deferred until after the December release of NR.</w:t>
      </w:r>
      <w:bookmarkEnd w:id="32"/>
    </w:p>
    <w:p w14:paraId="3DCBA85E" w14:textId="054E911B" w:rsidR="002824B7" w:rsidRDefault="00B35B10" w:rsidP="00C352E7">
      <w:pPr>
        <w:pStyle w:val="Heading2"/>
      </w:pPr>
      <w:r>
        <w:t>Conditions for p</w:t>
      </w:r>
      <w:r w:rsidR="00C352E7">
        <w:t>resence/absence of TCI field in DCI</w:t>
      </w:r>
    </w:p>
    <w:p w14:paraId="322165B1" w14:textId="0D6B1FEC" w:rsidR="00D54649" w:rsidRPr="00D54649" w:rsidRDefault="00D54649" w:rsidP="00D54649">
      <w:r>
        <w:t>Agreement #2 contains the following FFS item on the presence/absence of the TCI field in DCI:</w:t>
      </w:r>
    </w:p>
    <w:p w14:paraId="5CB3BAA5" w14:textId="15DC49B2" w:rsidR="00CA5890" w:rsidRPr="00CA5890" w:rsidRDefault="00CA5890" w:rsidP="00CA5890">
      <w:r>
        <w:rPr>
          <w:noProof/>
          <w:lang w:val="en-US" w:eastAsia="en-US"/>
        </w:rPr>
        <mc:AlternateContent>
          <mc:Choice Requires="wps">
            <w:drawing>
              <wp:inline distT="0" distB="0" distL="0" distR="0" wp14:anchorId="3F03F014" wp14:editId="151E14DF">
                <wp:extent cx="5943600" cy="1543306"/>
                <wp:effectExtent l="0" t="0" r="12700" b="17145"/>
                <wp:docPr id="6" name="Text Box 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316D77E" w14:textId="77777777" w:rsidR="00D54649" w:rsidRPr="00FA3C94" w:rsidRDefault="00D54649" w:rsidP="00D54649">
                            <w:pPr>
                              <w:numPr>
                                <w:ilvl w:val="1"/>
                                <w:numId w:val="18"/>
                              </w:numPr>
                              <w:overflowPunct/>
                              <w:autoSpaceDE/>
                              <w:autoSpaceDN/>
                              <w:adjustRightInd/>
                              <w:spacing w:after="0"/>
                              <w:jc w:val="left"/>
                              <w:textAlignment w:val="auto"/>
                            </w:pPr>
                            <w:r w:rsidRPr="00FA3C94">
                              <w:t>Whether or not the TCI field is always present in a given DL-related DCI is FFS</w:t>
                            </w:r>
                          </w:p>
                          <w:p w14:paraId="7B72C068" w14:textId="77E77A28" w:rsidR="00CA5890" w:rsidRPr="00D54649" w:rsidRDefault="00D54649" w:rsidP="00CA5890">
                            <w:pPr>
                              <w:numPr>
                                <w:ilvl w:val="1"/>
                                <w:numId w:val="18"/>
                              </w:numPr>
                              <w:overflowPunct/>
                              <w:autoSpaceDE/>
                              <w:autoSpaceDN/>
                              <w:adjustRightInd/>
                              <w:spacing w:after="0"/>
                              <w:jc w:val="left"/>
                              <w:textAlignment w:val="auto"/>
                            </w:pPr>
                            <w:r w:rsidRPr="00BC3A8B">
                              <w:t>FFS</w:t>
                            </w:r>
                            <w:r w:rsidRPr="00FA3C94">
                              <w:t>: Whether or not the TCI field is in the same DCI as that containing the PDSCH scheduling assignment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F03F014" id="Text Box 6" o:spid="_x0000_s1031"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WHqCMlgIAALoFAAAOAAAAAAAAAAAAAAAAAC4CAABkcnMvZTJvRG9jLnht&#10;bFBLAQItABQABgAIAAAAIQDkSytV3AAAAAUBAAAPAAAAAAAAAAAAAAAAAPAEAABkcnMvZG93bnJl&#10;di54bWxQSwUGAAAAAAQABADzAAAA+QUAAAAA&#10;" fillcolor="white [3201]" strokeweight=".5pt">
                <v:textbox style="mso-fit-shape-to-text:t">
                  <w:txbxContent>
                    <w:p w14:paraId="7316D77E" w14:textId="77777777" w:rsidR="00D54649" w:rsidRPr="00FA3C94" w:rsidRDefault="00D54649" w:rsidP="00D54649">
                      <w:pPr>
                        <w:numPr>
                          <w:ilvl w:val="1"/>
                          <w:numId w:val="18"/>
                        </w:numPr>
                        <w:overflowPunct/>
                        <w:autoSpaceDE/>
                        <w:autoSpaceDN/>
                        <w:adjustRightInd/>
                        <w:spacing w:after="0"/>
                        <w:jc w:val="left"/>
                        <w:textAlignment w:val="auto"/>
                      </w:pPr>
                      <w:r w:rsidRPr="00FA3C94">
                        <w:t>Whether or not the TCI field is always present in a given DL-related DCI is FFS</w:t>
                      </w:r>
                    </w:p>
                    <w:p w14:paraId="7B72C068" w14:textId="77E77A28" w:rsidR="00CA5890" w:rsidRPr="00D54649" w:rsidRDefault="00D54649" w:rsidP="00CA5890">
                      <w:pPr>
                        <w:numPr>
                          <w:ilvl w:val="1"/>
                          <w:numId w:val="18"/>
                        </w:numPr>
                        <w:overflowPunct/>
                        <w:autoSpaceDE/>
                        <w:autoSpaceDN/>
                        <w:adjustRightInd/>
                        <w:spacing w:after="0"/>
                        <w:jc w:val="left"/>
                        <w:textAlignment w:val="auto"/>
                      </w:pPr>
                      <w:r w:rsidRPr="00BC3A8B">
                        <w:t>FFS</w:t>
                      </w:r>
                      <w:r w:rsidRPr="00FA3C94">
                        <w:t>: Whether or not the TCI field is in the same DCI as that containing the PDSCH scheduling assignment</w:t>
                      </w:r>
                    </w:p>
                  </w:txbxContent>
                </v:textbox>
                <w10:anchorlock/>
              </v:shape>
            </w:pict>
          </mc:Fallback>
        </mc:AlternateContent>
      </w:r>
    </w:p>
    <w:p w14:paraId="18B5302C" w14:textId="3686A022" w:rsidR="009C0FAB" w:rsidRDefault="003870D7" w:rsidP="00D85EFD">
      <w:r>
        <w:t xml:space="preserve">According to Agreement #6 in the Appendix, NR supports beam management both with and </w:t>
      </w:r>
      <w:r w:rsidRPr="003870D7">
        <w:rPr>
          <w:i/>
        </w:rPr>
        <w:t>without</w:t>
      </w:r>
      <w:r>
        <w:t xml:space="preserve"> beam related indication. </w:t>
      </w:r>
      <w:r w:rsidR="009E5989">
        <w:t xml:space="preserve">In the case of without beam indication, we have previously outlined a baseline beam management procedure based on establishment of a (coarse) SSB beam discovered during the RACH procedure followed by refinement based on </w:t>
      </w:r>
      <w:proofErr w:type="spellStart"/>
      <w:r w:rsidR="009E5989">
        <w:t>ap</w:t>
      </w:r>
      <w:proofErr w:type="spellEnd"/>
      <w:r w:rsidR="009E5989">
        <w:t xml:space="preserve">-CSI-RS </w:t>
      </w:r>
      <w:r w:rsidR="009C0FAB">
        <w:t>using a P2 and/or P3 procedure</w:t>
      </w:r>
      <w:r w:rsidR="00325FE7">
        <w:t xml:space="preserve"> </w:t>
      </w:r>
      <w:r w:rsidR="00325FE7">
        <w:fldChar w:fldCharType="begin"/>
      </w:r>
      <w:r w:rsidR="00325FE7">
        <w:instrText xml:space="preserve"> REF _Ref494628853 \r \h </w:instrText>
      </w:r>
      <w:r w:rsidR="00325FE7">
        <w:fldChar w:fldCharType="separate"/>
      </w:r>
      <w:r w:rsidR="00325FE7">
        <w:t>[4]</w:t>
      </w:r>
      <w:r w:rsidR="00325FE7">
        <w:fldChar w:fldCharType="end"/>
      </w:r>
      <w:r w:rsidR="009C0FAB">
        <w:t xml:space="preserve">. In this baseline case, </w:t>
      </w:r>
      <w:r w:rsidR="00325FE7">
        <w:t>only a single TCI state</w:t>
      </w:r>
      <w:r w:rsidR="009C0FAB">
        <w:t xml:space="preserve"> would </w:t>
      </w:r>
      <w:r w:rsidR="00325FE7">
        <w:t>need to be</w:t>
      </w:r>
      <w:r w:rsidR="009C0FAB">
        <w:t xml:space="preserve"> configured to a UE</w:t>
      </w:r>
      <w:r w:rsidR="00325FE7">
        <w:t xml:space="preserve"> to contain the needed QCL relationships; however, </w:t>
      </w:r>
      <w:r w:rsidR="009C0FAB">
        <w:t xml:space="preserve">DCI would not contain a TCI field. </w:t>
      </w:r>
      <w:r w:rsidR="00325FE7">
        <w:t>This is similar to LTE in which PQI states are configured, but the PQI field in DCI is only present when DCI format 2D is configured. I</w:t>
      </w:r>
      <w:r w:rsidR="009C0FAB">
        <w:t>f either multi-TRP or multi-beam operation is configured, our view is that the TCI field would necessarily be present in DCI.</w:t>
      </w:r>
    </w:p>
    <w:p w14:paraId="499657CD" w14:textId="62DFBBDA" w:rsidR="009C0FAB" w:rsidRDefault="009C0FAB" w:rsidP="009C0FAB">
      <w:pPr>
        <w:pStyle w:val="Observation"/>
      </w:pPr>
      <w:bookmarkStart w:id="33" w:name="_Toc494622254"/>
      <w:r>
        <w:lastRenderedPageBreak/>
        <w:t>The TCI field is present in DCI whenever multi-TRP or multi-beam operation is configured.</w:t>
      </w:r>
      <w:bookmarkEnd w:id="33"/>
    </w:p>
    <w:p w14:paraId="65AA7B85" w14:textId="7C0D4ED8" w:rsidR="003A2033" w:rsidRDefault="009C0FAB" w:rsidP="003A2033">
      <w:pPr>
        <w:pStyle w:val="BodyText"/>
      </w:pPr>
      <w:r>
        <w:t>The above agreement includes an FFS on whether or not the TCI field is in the same DCI as that containing t</w:t>
      </w:r>
      <w:r w:rsidR="003A2033">
        <w:t xml:space="preserve">he PDSCH scheduling assignment. Clearly, the functionality supported by the agreed TCI framework in NR is directly analogous to the PQI framework in LTE which is used for the purposes of QCL and PDSCH rate matching indication in DCI format 2D for DL </w:t>
      </w:r>
      <w:proofErr w:type="spellStart"/>
      <w:r w:rsidR="003A2033">
        <w:t>CoMP.</w:t>
      </w:r>
      <w:proofErr w:type="spellEnd"/>
      <w:r w:rsidR="003A2033">
        <w:t xml:space="preserve"> For NR, dynamic spatial QCL indication for mm-wave is beneficial not only to support multi-TRP (DL </w:t>
      </w:r>
      <w:proofErr w:type="spellStart"/>
      <w:r w:rsidR="003A2033">
        <w:t>CoMP</w:t>
      </w:r>
      <w:proofErr w:type="spellEnd"/>
      <w:r w:rsidR="003A2033">
        <w:t xml:space="preserve">), but also for multi-beam operation from a single-TRP. Due to this tight analogy, our view is that it makes most sense to include the TCI in the same DCI as that containing </w:t>
      </w:r>
      <w:r w:rsidR="00844D87">
        <w:t xml:space="preserve">the PDSCH scheduling assignment. </w:t>
      </w:r>
      <w:r w:rsidR="003A2033">
        <w:t>In high-bands (mm-wave frequencies) one difference from LTE is</w:t>
      </w:r>
      <w:r w:rsidR="00844D87">
        <w:t xml:space="preserve"> that the DCI may include a slot</w:t>
      </w:r>
      <w:r w:rsidR="003A2033">
        <w:t xml:space="preserve"> offset for the purposes of cross-slot scheduling. This may be necessary for a UE that is not able to switch its </w:t>
      </w:r>
      <w:proofErr w:type="spellStart"/>
      <w:r w:rsidR="003A2033">
        <w:t>analog</w:t>
      </w:r>
      <w:proofErr w:type="spellEnd"/>
      <w:r w:rsidR="003A2033">
        <w:t xml:space="preserve"> Rx beam in the same slot as it receives the DCI containing the TCI field due to a </w:t>
      </w:r>
      <w:r w:rsidR="00E45FAF">
        <w:t>PDCCH</w:t>
      </w:r>
      <w:r w:rsidR="003A2033">
        <w:t xml:space="preserve"> decoding delay.</w:t>
      </w:r>
    </w:p>
    <w:p w14:paraId="55B5709A" w14:textId="3F022438" w:rsidR="003A2033" w:rsidRDefault="009974DE" w:rsidP="003A2033">
      <w:pPr>
        <w:pStyle w:val="Proposal"/>
      </w:pPr>
      <w:bookmarkStart w:id="34" w:name="_Toc494556211"/>
      <w:bookmarkStart w:id="35" w:name="_Toc494557496"/>
      <w:bookmarkStart w:id="36" w:name="_Toc494572625"/>
      <w:bookmarkStart w:id="37" w:name="_Toc494572798"/>
      <w:bookmarkStart w:id="38" w:name="_Toc494622259"/>
      <w:bookmarkStart w:id="39" w:name="_Toc494622455"/>
      <w:r>
        <w:t xml:space="preserve">The TCI field is included in the same DCI as that containing </w:t>
      </w:r>
      <w:r w:rsidR="00182D34">
        <w:t>t</w:t>
      </w:r>
      <w:r w:rsidR="00844D87">
        <w:t>he PDSCH scheduling assignment for both same-slot and cross-slot scheduling</w:t>
      </w:r>
      <w:r w:rsidR="00182D34">
        <w:t>.</w:t>
      </w:r>
      <w:bookmarkEnd w:id="34"/>
      <w:bookmarkEnd w:id="35"/>
      <w:bookmarkEnd w:id="36"/>
      <w:bookmarkEnd w:id="37"/>
      <w:bookmarkEnd w:id="38"/>
      <w:bookmarkEnd w:id="39"/>
    </w:p>
    <w:p w14:paraId="7E8F7E15" w14:textId="77777777" w:rsidR="00BC5A3E" w:rsidRDefault="00BC5A3E" w:rsidP="00BC5A3E">
      <w:pPr>
        <w:pStyle w:val="Heading2"/>
      </w:pPr>
      <w:r>
        <w:t>Common beam for PDSCH / PDCCH</w:t>
      </w:r>
    </w:p>
    <w:p w14:paraId="61E4F040" w14:textId="4FD79BEC" w:rsidR="00BC5A3E" w:rsidRDefault="00BC5A3E" w:rsidP="00BC5A3E">
      <w:r>
        <w:t xml:space="preserve">Many of the procedures on beam indication have been designed under the assumption that the UE should adjust its Rx beams differently for PDCCH and PDSCH reception. However, this level of freedom is </w:t>
      </w:r>
      <w:r w:rsidR="00176559">
        <w:t xml:space="preserve">rarely </w:t>
      </w:r>
      <w:r>
        <w:t>needed</w:t>
      </w:r>
      <w:r w:rsidR="00176559">
        <w:t xml:space="preserve">, and </w:t>
      </w:r>
      <w:r w:rsidR="005C02E8">
        <w:t>brings additional complexity</w:t>
      </w:r>
      <w:r>
        <w:t xml:space="preserve">. Both the PDCCH and PDSCH can be transmitted with beams that provide the best SINR at the receiver. In many cases, this is the narrowest beam. Then, the target BLER for the PDCCH and the PDSCH are likely to be different, and that will be achieved by suitable selection of the aggregation level for PDCCH and MCS for PDSCH. </w:t>
      </w:r>
    </w:p>
    <w:p w14:paraId="26E1B492" w14:textId="75EEE147" w:rsidR="00BC5A3E" w:rsidRDefault="00BC5A3E" w:rsidP="00BC5A3E">
      <w:pPr>
        <w:pStyle w:val="Observation"/>
      </w:pPr>
      <w:bookmarkStart w:id="40" w:name="_Toc492924620"/>
      <w:bookmarkStart w:id="41" w:name="_Toc494622255"/>
      <w:r w:rsidRPr="00D92194">
        <w:t>A common realization is that the PDCCH and PDSCH are transmitted using the same beam</w:t>
      </w:r>
      <w:r>
        <w:t>.</w:t>
      </w:r>
      <w:bookmarkEnd w:id="40"/>
      <w:bookmarkEnd w:id="41"/>
    </w:p>
    <w:p w14:paraId="3BD91F67" w14:textId="57C978DC" w:rsidR="00BC5A3E" w:rsidRDefault="00BC5A3E" w:rsidP="00BC5A3E">
      <w:r>
        <w:t xml:space="preserve">In addition, introducing the possibility to switch </w:t>
      </w:r>
      <w:proofErr w:type="spellStart"/>
      <w:r w:rsidR="001C36D0">
        <w:t>analog</w:t>
      </w:r>
      <w:proofErr w:type="spellEnd"/>
      <w:r w:rsidR="001C36D0">
        <w:t xml:space="preserve"> Rx beams </w:t>
      </w:r>
      <w:r>
        <w:t>between PDCCH and PDSCH can lead to a more complex UE implementation than if the Rx beam switches are constrained to be between slots. For these reasons</w:t>
      </w:r>
      <w:r w:rsidR="00AD1D6F">
        <w:t>,</w:t>
      </w:r>
      <w:r>
        <w:t xml:space="preserve"> we propose that an operating mode </w:t>
      </w:r>
      <w:r w:rsidR="00713468">
        <w:t>can</w:t>
      </w:r>
      <w:r>
        <w:t xml:space="preserve"> be configured in which QCL indication for PDSCH and PDCCH is </w:t>
      </w:r>
      <w:r w:rsidR="00713468">
        <w:t>common</w:t>
      </w:r>
      <w:r>
        <w:t xml:space="preserve">. We discuss this further in </w:t>
      </w:r>
      <w:r>
        <w:fldChar w:fldCharType="begin"/>
      </w:r>
      <w:r>
        <w:instrText xml:space="preserve"> REF _Ref494542395 \r \h </w:instrText>
      </w:r>
      <w:r>
        <w:fldChar w:fldCharType="separate"/>
      </w:r>
      <w:r w:rsidR="007A004A">
        <w:t>[3]</w:t>
      </w:r>
      <w:r>
        <w:fldChar w:fldCharType="end"/>
      </w:r>
      <w:r>
        <w:t xml:space="preserve"> where we propose the following</w:t>
      </w:r>
    </w:p>
    <w:p w14:paraId="312E7B31" w14:textId="3FC0F43A" w:rsidR="00713468" w:rsidRDefault="007C1823" w:rsidP="000E0A5C">
      <w:pPr>
        <w:pStyle w:val="KeyProposal"/>
      </w:pPr>
      <w:bookmarkStart w:id="42" w:name="_Toc494556212"/>
      <w:bookmarkStart w:id="43" w:name="_Toc494557497"/>
      <w:bookmarkStart w:id="44" w:name="_Toc494572626"/>
      <w:bookmarkStart w:id="45" w:name="_Toc494572799"/>
      <w:bookmarkStart w:id="46" w:name="_Toc494622260"/>
      <w:bookmarkStart w:id="47" w:name="_Toc494622571"/>
      <w:bookmarkStart w:id="48" w:name="_Hlk494621782"/>
      <w:r>
        <w:t>NR supports a configuration whereby the UE can assume the same QCL reference for PDCCH as indicated through TCI for PDSCH</w:t>
      </w:r>
      <w:r w:rsidR="00713468">
        <w:t>. Prior to slo</w:t>
      </w:r>
      <w:r w:rsidR="00DB1C97">
        <w:t>t n, the UE receives a DCI that schedules PDSCH in slot n. The DCI contains a TCI state for the purposes of QCL indication for PDSCH</w:t>
      </w:r>
      <w:r w:rsidR="00713468">
        <w:t xml:space="preserve">. Within slot n, and in subsequent slots until the next TCI is received, the UE can assume that the DMRS of PDCCH candidates in a configured CORESET is QCL with the DL RS(s) in the RS Set of the </w:t>
      </w:r>
      <w:r w:rsidR="00DB1C97">
        <w:t xml:space="preserve">same </w:t>
      </w:r>
      <w:r w:rsidR="00713468">
        <w:t>prior indicated TCI</w:t>
      </w:r>
      <w:r w:rsidR="00DB1C97">
        <w:t xml:space="preserve"> state</w:t>
      </w:r>
      <w:bookmarkEnd w:id="42"/>
      <w:bookmarkEnd w:id="43"/>
      <w:r w:rsidR="00DB1C97">
        <w:t xml:space="preserve"> as for PDSCH.</w:t>
      </w:r>
      <w:bookmarkEnd w:id="44"/>
      <w:bookmarkEnd w:id="45"/>
      <w:bookmarkEnd w:id="46"/>
      <w:bookmarkEnd w:id="47"/>
    </w:p>
    <w:p w14:paraId="2A1AE0EC" w14:textId="0EA87892" w:rsidR="00B5666A" w:rsidRDefault="009F51FA" w:rsidP="000E0A5C">
      <w:pPr>
        <w:pStyle w:val="KeyProposal"/>
      </w:pPr>
      <w:bookmarkStart w:id="49" w:name="_Toc494622261"/>
      <w:bookmarkStart w:id="50" w:name="_Toc494622572"/>
      <w:r>
        <w:t>To support a configuration whereby the UE can assume a common QCL reference for PDCCH and PDSCH, a TCI state configuration contains an information element (IE) indicating whether common QCL is “ON/OFF.” In this context, common QCL “ON” means that the UE can assume the same QCL reference for PDCCH as indicated through the TCI field in DCI for PDSCH. Common QCL “OFF” means that the UE can assume that the QCL reference for PDCCH is provided by the configured reference to a TCI state in the CORESET.</w:t>
      </w:r>
      <w:bookmarkEnd w:id="49"/>
      <w:bookmarkEnd w:id="50"/>
    </w:p>
    <w:bookmarkEnd w:id="48"/>
    <w:p w14:paraId="30714CE6" w14:textId="0523180D" w:rsidR="00D85EFD" w:rsidRDefault="00D85EFD" w:rsidP="00D85EFD">
      <w:pPr>
        <w:pStyle w:val="Heading2"/>
      </w:pPr>
      <w:r>
        <w:t>Number of TCI states</w:t>
      </w:r>
    </w:p>
    <w:p w14:paraId="2E5E702F" w14:textId="48281CDB" w:rsidR="00F95F8B" w:rsidRPr="00F95F8B" w:rsidRDefault="00F95F8B" w:rsidP="00F95F8B">
      <w:r>
        <w:t>Agreement #1 includes the following FFS items on the number of configured TCI states in relation to the number of bits in the TCI field in DCI:</w:t>
      </w:r>
    </w:p>
    <w:p w14:paraId="1638127D" w14:textId="5815B215" w:rsidR="00CA5890" w:rsidRPr="00CA5890" w:rsidRDefault="00CA5890" w:rsidP="00CA5890">
      <w:r>
        <w:rPr>
          <w:noProof/>
          <w:lang w:val="en-US" w:eastAsia="en-US"/>
        </w:rPr>
        <mc:AlternateContent>
          <mc:Choice Requires="wps">
            <w:drawing>
              <wp:inline distT="0" distB="0" distL="0" distR="0" wp14:anchorId="535DC737" wp14:editId="4FB05EEC">
                <wp:extent cx="5943600" cy="1543306"/>
                <wp:effectExtent l="0" t="0" r="12700" b="17145"/>
                <wp:docPr id="7" name="Text Box 7"/>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437EC16" w14:textId="77777777" w:rsidR="00F95F8B" w:rsidRPr="00BD2B69" w:rsidRDefault="00F95F8B" w:rsidP="00F95F8B">
                            <w:pPr>
                              <w:numPr>
                                <w:ilvl w:val="0"/>
                                <w:numId w:val="17"/>
                              </w:numPr>
                              <w:overflowPunct/>
                              <w:autoSpaceDE/>
                              <w:autoSpaceDN/>
                              <w:adjustRightInd/>
                              <w:spacing w:after="0"/>
                              <w:jc w:val="left"/>
                              <w:textAlignment w:val="auto"/>
                              <w:rPr>
                                <w:lang w:val="en-US" w:eastAsia="x-none"/>
                              </w:rPr>
                            </w:pPr>
                            <w:r w:rsidRPr="00BD2B69">
                              <w:rPr>
                                <w:lang w:val="en-US" w:eastAsia="x-none"/>
                              </w:rPr>
                              <w:t>Whether M equal to or larger than 2</w:t>
                            </w:r>
                            <w:r w:rsidRPr="00BD2B69">
                              <w:rPr>
                                <w:vertAlign w:val="superscript"/>
                                <w:lang w:val="en-US" w:eastAsia="x-none"/>
                              </w:rPr>
                              <w:t>N</w:t>
                            </w:r>
                            <w:r w:rsidRPr="00BD2B69">
                              <w:rPr>
                                <w:lang w:val="en-US" w:eastAsia="x-none"/>
                              </w:rPr>
                              <w:t xml:space="preserve"> is for further study, where N is the size of the DCI field for PDSCH</w:t>
                            </w:r>
                          </w:p>
                          <w:p w14:paraId="30227900" w14:textId="0436E2E4" w:rsidR="00CA5890" w:rsidRPr="00F95F8B" w:rsidRDefault="00F95F8B" w:rsidP="00CA5890">
                            <w:pPr>
                              <w:numPr>
                                <w:ilvl w:val="0"/>
                                <w:numId w:val="17"/>
                              </w:numPr>
                              <w:overflowPunct/>
                              <w:autoSpaceDE/>
                              <w:autoSpaceDN/>
                              <w:adjustRightInd/>
                              <w:spacing w:after="0"/>
                              <w:jc w:val="left"/>
                              <w:textAlignment w:val="auto"/>
                              <w:rPr>
                                <w:lang w:val="en-US" w:eastAsia="x-none"/>
                              </w:rPr>
                            </w:pPr>
                            <w:r w:rsidRPr="00BD2B69">
                              <w:rPr>
                                <w:lang w:val="en-US" w:eastAsia="x-none"/>
                              </w:rPr>
                              <w:t>FFS: Mapping between the candidate states to the states described by N bit DCI field for PDSCH</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35DC737" id="Text Box 7" o:spid="_x0000_s1032"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JEToGlgIAALoFAAAOAAAAAAAAAAAAAAAAAC4CAABkcnMvZTJvRG9jLnht&#10;bFBLAQItABQABgAIAAAAIQDkSytV3AAAAAUBAAAPAAAAAAAAAAAAAAAAAPAEAABkcnMvZG93bnJl&#10;di54bWxQSwUGAAAAAAQABADzAAAA+QUAAAAA&#10;" fillcolor="white [3201]" strokeweight=".5pt">
                <v:textbox style="mso-fit-shape-to-text:t">
                  <w:txbxContent>
                    <w:p w14:paraId="2437EC16" w14:textId="77777777" w:rsidR="00F95F8B" w:rsidRPr="00BD2B69" w:rsidRDefault="00F95F8B" w:rsidP="00F95F8B">
                      <w:pPr>
                        <w:numPr>
                          <w:ilvl w:val="0"/>
                          <w:numId w:val="17"/>
                        </w:numPr>
                        <w:overflowPunct/>
                        <w:autoSpaceDE/>
                        <w:autoSpaceDN/>
                        <w:adjustRightInd/>
                        <w:spacing w:after="0"/>
                        <w:jc w:val="left"/>
                        <w:textAlignment w:val="auto"/>
                        <w:rPr>
                          <w:lang w:val="en-US" w:eastAsia="x-none"/>
                        </w:rPr>
                      </w:pPr>
                      <w:r w:rsidRPr="00BD2B69">
                        <w:rPr>
                          <w:lang w:val="en-US" w:eastAsia="x-none"/>
                        </w:rPr>
                        <w:t>Whether M equal to or larger than 2</w:t>
                      </w:r>
                      <w:r w:rsidRPr="00BD2B69">
                        <w:rPr>
                          <w:vertAlign w:val="superscript"/>
                          <w:lang w:val="en-US" w:eastAsia="x-none"/>
                        </w:rPr>
                        <w:t>N</w:t>
                      </w:r>
                      <w:r w:rsidRPr="00BD2B69">
                        <w:rPr>
                          <w:lang w:val="en-US" w:eastAsia="x-none"/>
                        </w:rPr>
                        <w:t xml:space="preserve"> is for further study, where N is the size of the DCI field for PDSCH</w:t>
                      </w:r>
                    </w:p>
                    <w:p w14:paraId="30227900" w14:textId="0436E2E4" w:rsidR="00CA5890" w:rsidRPr="00F95F8B" w:rsidRDefault="00F95F8B" w:rsidP="00CA5890">
                      <w:pPr>
                        <w:numPr>
                          <w:ilvl w:val="0"/>
                          <w:numId w:val="17"/>
                        </w:numPr>
                        <w:overflowPunct/>
                        <w:autoSpaceDE/>
                        <w:autoSpaceDN/>
                        <w:adjustRightInd/>
                        <w:spacing w:after="0"/>
                        <w:jc w:val="left"/>
                        <w:textAlignment w:val="auto"/>
                        <w:rPr>
                          <w:lang w:val="en-US" w:eastAsia="x-none"/>
                        </w:rPr>
                      </w:pPr>
                      <w:r w:rsidRPr="00BD2B69">
                        <w:rPr>
                          <w:lang w:val="en-US" w:eastAsia="x-none"/>
                        </w:rPr>
                        <w:t>FFS: Mapping between the candidate states to the states described by N bit DCI field for PDSCH</w:t>
                      </w:r>
                    </w:p>
                  </w:txbxContent>
                </v:textbox>
                <w10:anchorlock/>
              </v:shape>
            </w:pict>
          </mc:Fallback>
        </mc:AlternateContent>
      </w:r>
    </w:p>
    <w:p w14:paraId="18ED0A08" w14:textId="5140A260" w:rsidR="004250E2" w:rsidRDefault="004250E2" w:rsidP="003C5D72">
      <w:pPr>
        <w:rPr>
          <w:lang w:val="en-US" w:eastAsia="x-none"/>
        </w:rPr>
      </w:pPr>
      <w:r>
        <w:lastRenderedPageBreak/>
        <w:t xml:space="preserve">In our view, it is sufficient to configure M = </w:t>
      </w:r>
      <w:r w:rsidRPr="00BD2B69">
        <w:rPr>
          <w:lang w:val="en-US" w:eastAsia="x-none"/>
        </w:rPr>
        <w:t>2</w:t>
      </w:r>
      <w:r w:rsidRPr="00BD2B69">
        <w:rPr>
          <w:vertAlign w:val="superscript"/>
          <w:lang w:val="en-US" w:eastAsia="x-none"/>
        </w:rPr>
        <w:t>N</w:t>
      </w:r>
      <w:r>
        <w:rPr>
          <w:lang w:val="en-US" w:eastAsia="x-none"/>
        </w:rPr>
        <w:t xml:space="preserve"> states, and not more. It has been discussed whether or not a large number of TCI states is first </w:t>
      </w:r>
      <w:r w:rsidR="002C7D28">
        <w:rPr>
          <w:lang w:val="en-US" w:eastAsia="x-none"/>
        </w:rPr>
        <w:t xml:space="preserve">RRC </w:t>
      </w:r>
      <w:r>
        <w:rPr>
          <w:lang w:val="en-US" w:eastAsia="x-none"/>
        </w:rPr>
        <w:t>configured</w:t>
      </w:r>
      <w:r w:rsidR="002C7D28">
        <w:rPr>
          <w:lang w:val="en-US" w:eastAsia="x-none"/>
        </w:rPr>
        <w:t>, which is then</w:t>
      </w:r>
      <w:r>
        <w:rPr>
          <w:lang w:val="en-US" w:eastAsia="x-none"/>
        </w:rPr>
        <w:t xml:space="preserve"> </w:t>
      </w:r>
      <w:r w:rsidR="002C7D28">
        <w:rPr>
          <w:lang w:val="en-US" w:eastAsia="x-none"/>
        </w:rPr>
        <w:t xml:space="preserve">followed by activation of </w:t>
      </w:r>
      <w:r w:rsidRPr="00BD2B69">
        <w:rPr>
          <w:lang w:val="en-US" w:eastAsia="x-none"/>
        </w:rPr>
        <w:t>2</w:t>
      </w:r>
      <w:r w:rsidRPr="00BD2B69">
        <w:rPr>
          <w:vertAlign w:val="superscript"/>
          <w:lang w:val="en-US" w:eastAsia="x-none"/>
        </w:rPr>
        <w:t>N</w:t>
      </w:r>
      <w:r>
        <w:rPr>
          <w:vertAlign w:val="superscript"/>
          <w:lang w:val="en-US" w:eastAsia="x-none"/>
        </w:rPr>
        <w:t xml:space="preserve"> </w:t>
      </w:r>
      <w:r>
        <w:rPr>
          <w:lang w:val="en-US" w:eastAsia="x-none"/>
        </w:rPr>
        <w:t xml:space="preserve">states by MAC-CE, </w:t>
      </w:r>
      <w:r w:rsidR="002C7D28">
        <w:rPr>
          <w:lang w:val="en-US" w:eastAsia="x-none"/>
        </w:rPr>
        <w:t xml:space="preserve">which is then followed by selection of one out of the activated </w:t>
      </w:r>
      <w:r w:rsidRPr="00BD2B69">
        <w:rPr>
          <w:lang w:val="en-US" w:eastAsia="x-none"/>
        </w:rPr>
        <w:t>2</w:t>
      </w:r>
      <w:r w:rsidRPr="00BD2B69">
        <w:rPr>
          <w:vertAlign w:val="superscript"/>
          <w:lang w:val="en-US" w:eastAsia="x-none"/>
        </w:rPr>
        <w:t>N</w:t>
      </w:r>
      <w:r w:rsidR="002C7D28">
        <w:rPr>
          <w:vertAlign w:val="superscript"/>
          <w:lang w:val="en-US" w:eastAsia="x-none"/>
        </w:rPr>
        <w:t xml:space="preserve"> </w:t>
      </w:r>
      <w:r w:rsidR="002C7D28">
        <w:rPr>
          <w:lang w:val="en-US" w:eastAsia="x-none"/>
        </w:rPr>
        <w:t xml:space="preserve">states in DCI. Our thinking is that this 3-step procedure is unnecessary, especially if the explicit TCI state update mechanism in </w:t>
      </w:r>
      <w:r w:rsidR="002C7D28">
        <w:rPr>
          <w:lang w:val="en-US" w:eastAsia="x-none"/>
        </w:rPr>
        <w:fldChar w:fldCharType="begin"/>
      </w:r>
      <w:r w:rsidR="002C7D28">
        <w:rPr>
          <w:lang w:val="en-US" w:eastAsia="x-none"/>
        </w:rPr>
        <w:instrText xml:space="preserve"> REF _Ref494556752 \r \h </w:instrText>
      </w:r>
      <w:r w:rsidR="002C7D28">
        <w:rPr>
          <w:lang w:val="en-US" w:eastAsia="x-none"/>
        </w:rPr>
      </w:r>
      <w:r w:rsidR="002C7D28">
        <w:rPr>
          <w:lang w:val="en-US" w:eastAsia="x-none"/>
        </w:rPr>
        <w:fldChar w:fldCharType="separate"/>
      </w:r>
      <w:r w:rsidR="007A004A">
        <w:rPr>
          <w:lang w:val="en-US" w:eastAsia="x-none"/>
        </w:rPr>
        <w:t>Proposal 1</w:t>
      </w:r>
      <w:r w:rsidR="002C7D28">
        <w:rPr>
          <w:lang w:val="en-US" w:eastAsia="x-none"/>
        </w:rPr>
        <w:fldChar w:fldCharType="end"/>
      </w:r>
      <w:r w:rsidR="002C7D28">
        <w:rPr>
          <w:lang w:val="en-US" w:eastAsia="x-none"/>
        </w:rPr>
        <w:t xml:space="preserve"> is supported. With this mechanism, the same effect of down selecting to </w:t>
      </w:r>
      <w:r w:rsidR="002C7D28" w:rsidRPr="00BD2B69">
        <w:rPr>
          <w:lang w:val="en-US" w:eastAsia="x-none"/>
        </w:rPr>
        <w:t>2</w:t>
      </w:r>
      <w:r w:rsidR="002C7D28" w:rsidRPr="00BD2B69">
        <w:rPr>
          <w:vertAlign w:val="superscript"/>
          <w:lang w:val="en-US" w:eastAsia="x-none"/>
        </w:rPr>
        <w:t>N</w:t>
      </w:r>
      <w:r w:rsidR="002C7D28">
        <w:rPr>
          <w:lang w:val="en-US" w:eastAsia="x-none"/>
        </w:rPr>
        <w:t xml:space="preserve"> states can be achieved by </w:t>
      </w:r>
      <w:proofErr w:type="spellStart"/>
      <w:r w:rsidR="002C7D28">
        <w:rPr>
          <w:lang w:val="en-US" w:eastAsia="x-none"/>
        </w:rPr>
        <w:t>gNB</w:t>
      </w:r>
      <w:proofErr w:type="spellEnd"/>
      <w:r w:rsidR="002C7D28">
        <w:rPr>
          <w:lang w:val="en-US" w:eastAsia="x-none"/>
        </w:rPr>
        <w:t xml:space="preserve"> implementation, without incurring unnecessary RRC signaling overhead and without introducing an extra level of MAC-CE signaling. For example, if the UE reports multiple beam</w:t>
      </w:r>
      <w:r w:rsidR="00AD1D6F">
        <w:rPr>
          <w:lang w:val="en-US" w:eastAsia="x-none"/>
        </w:rPr>
        <w:t>s</w:t>
      </w:r>
      <w:r w:rsidR="002C7D28">
        <w:rPr>
          <w:lang w:val="en-US" w:eastAsia="x-none"/>
        </w:rPr>
        <w:t xml:space="preserve">, there is no need to assign all of them to a large set of TCI states. Instead, by implementation, the </w:t>
      </w:r>
      <w:proofErr w:type="spellStart"/>
      <w:r w:rsidR="002C7D28">
        <w:rPr>
          <w:lang w:val="en-US" w:eastAsia="x-none"/>
        </w:rPr>
        <w:t>gNB</w:t>
      </w:r>
      <w:proofErr w:type="spellEnd"/>
      <w:r w:rsidR="002C7D28">
        <w:rPr>
          <w:lang w:val="en-US" w:eastAsia="x-none"/>
        </w:rPr>
        <w:t xml:space="preserve"> can select which ones it would like the UE to map to one or more of  the M = </w:t>
      </w:r>
      <w:r w:rsidR="002C7D28" w:rsidRPr="00BD2B69">
        <w:rPr>
          <w:lang w:val="en-US" w:eastAsia="x-none"/>
        </w:rPr>
        <w:t>2</w:t>
      </w:r>
      <w:r w:rsidR="002C7D28" w:rsidRPr="00BD2B69">
        <w:rPr>
          <w:vertAlign w:val="superscript"/>
          <w:lang w:val="en-US" w:eastAsia="x-none"/>
        </w:rPr>
        <w:t>N</w:t>
      </w:r>
      <w:r w:rsidR="002C7D28">
        <w:rPr>
          <w:lang w:val="en-US" w:eastAsia="x-none"/>
        </w:rPr>
        <w:t xml:space="preserve"> configured states, and then inform the UE through explicit signaling of the mapping. One of the </w:t>
      </w:r>
      <w:r w:rsidR="002C7D28" w:rsidRPr="00BD2B69">
        <w:rPr>
          <w:lang w:val="en-US" w:eastAsia="x-none"/>
        </w:rPr>
        <w:t>2</w:t>
      </w:r>
      <w:r w:rsidR="002C7D28" w:rsidRPr="00BD2B69">
        <w:rPr>
          <w:vertAlign w:val="superscript"/>
          <w:lang w:val="en-US" w:eastAsia="x-none"/>
        </w:rPr>
        <w:t>N</w:t>
      </w:r>
      <w:r w:rsidR="002C7D28">
        <w:rPr>
          <w:lang w:val="en-US" w:eastAsia="x-none"/>
        </w:rPr>
        <w:t xml:space="preserve"> states is then selected and indicated by DCI as already agreed.</w:t>
      </w:r>
    </w:p>
    <w:p w14:paraId="15E8290F" w14:textId="07F34779" w:rsidR="004A7F20" w:rsidRPr="003C5D72" w:rsidRDefault="002C7D28" w:rsidP="002C7D28">
      <w:pPr>
        <w:pStyle w:val="Proposal"/>
      </w:pPr>
      <w:bookmarkStart w:id="51" w:name="_Toc494557498"/>
      <w:bookmarkStart w:id="52" w:name="_Toc494572627"/>
      <w:bookmarkStart w:id="53" w:name="_Toc494572800"/>
      <w:bookmarkStart w:id="54" w:name="_Toc494622262"/>
      <w:bookmarkStart w:id="55" w:name="_Toc494622456"/>
      <w:r>
        <w:rPr>
          <w:lang w:val="en-US"/>
        </w:rPr>
        <w:t xml:space="preserve">NR supports RRC configuration of </w:t>
      </w:r>
      <w:r w:rsidR="000E0A5C">
        <w:rPr>
          <w:lang w:val="en-US"/>
        </w:rPr>
        <w:t xml:space="preserve">a maximum of </w:t>
      </w:r>
      <w:r>
        <w:rPr>
          <w:lang w:val="en-US"/>
        </w:rPr>
        <w:t xml:space="preserve">M = </w:t>
      </w:r>
      <w:r w:rsidRPr="00BD2B69">
        <w:rPr>
          <w:lang w:val="en-US"/>
        </w:rPr>
        <w:t>2</w:t>
      </w:r>
      <w:r w:rsidRPr="00BD2B69">
        <w:rPr>
          <w:vertAlign w:val="superscript"/>
          <w:lang w:val="en-US"/>
        </w:rPr>
        <w:t>N</w:t>
      </w:r>
      <w:r>
        <w:rPr>
          <w:lang w:val="en-US"/>
        </w:rPr>
        <w:t xml:space="preserve"> TCI states, where N is the size of the</w:t>
      </w:r>
      <w:r w:rsidR="00DB1C97">
        <w:rPr>
          <w:lang w:val="en-US"/>
        </w:rPr>
        <w:t xml:space="preserve"> TCI field in</w:t>
      </w:r>
      <w:r>
        <w:rPr>
          <w:lang w:val="en-US"/>
        </w:rPr>
        <w:t xml:space="preserve"> DCI </w:t>
      </w:r>
      <w:r w:rsidR="00DB1C97">
        <w:rPr>
          <w:lang w:val="en-US"/>
        </w:rPr>
        <w:t>used for the purposes of QCL indication</w:t>
      </w:r>
      <w:r>
        <w:rPr>
          <w:lang w:val="en-US"/>
        </w:rPr>
        <w:t>.</w:t>
      </w:r>
      <w:bookmarkEnd w:id="51"/>
      <w:bookmarkEnd w:id="52"/>
      <w:bookmarkEnd w:id="53"/>
      <w:bookmarkEnd w:id="54"/>
      <w:bookmarkEnd w:id="55"/>
      <w:r>
        <w:rPr>
          <w:lang w:val="en-US"/>
        </w:rPr>
        <w:t xml:space="preserve"> </w:t>
      </w:r>
    </w:p>
    <w:p w14:paraId="6AC9D551" w14:textId="5CEB51AF" w:rsidR="00D85EFD" w:rsidRDefault="00824BA1" w:rsidP="00824BA1">
      <w:pPr>
        <w:pStyle w:val="Heading1"/>
      </w:pPr>
      <w:r>
        <w:t>UL QCL I</w:t>
      </w:r>
      <w:r w:rsidR="00944C33">
        <w:t xml:space="preserve">ndication </w:t>
      </w:r>
    </w:p>
    <w:p w14:paraId="301FC694" w14:textId="7E8284F6" w:rsidR="007A004A" w:rsidRDefault="007A004A" w:rsidP="007A004A">
      <w:r>
        <w:t xml:space="preserve">Clearly, if DL beam indication is used, i.e., through the configuration and signalling of TCI states, it would be natural to support beam indication in the uplink as well. This is beneficial to aid the UE in adjusting its </w:t>
      </w:r>
      <w:proofErr w:type="spellStart"/>
      <w:r>
        <w:t>Tx</w:t>
      </w:r>
      <w:proofErr w:type="spellEnd"/>
      <w:r>
        <w:t xml:space="preserve"> spatial configuration, i.e., spatial filter/spatial precoder/beam for the purposes of transmitting UL signals (PUSCH, PUCCH, and SRS). This simplifies </w:t>
      </w:r>
      <w:proofErr w:type="spellStart"/>
      <w:r>
        <w:t>gNB</w:t>
      </w:r>
      <w:proofErr w:type="spellEnd"/>
      <w:r>
        <w:t xml:space="preserve"> operation in the demodulation of PUSCH and PUCCH in that the received signals at the </w:t>
      </w:r>
      <w:proofErr w:type="spellStart"/>
      <w:r>
        <w:t>gNB</w:t>
      </w:r>
      <w:proofErr w:type="spellEnd"/>
      <w:r>
        <w:t xml:space="preserve"> can be aligned with a desired </w:t>
      </w:r>
      <w:proofErr w:type="spellStart"/>
      <w:r>
        <w:t>gNB</w:t>
      </w:r>
      <w:proofErr w:type="spellEnd"/>
      <w:r>
        <w:t xml:space="preserve"> </w:t>
      </w:r>
      <w:proofErr w:type="spellStart"/>
      <w:r>
        <w:t>analog</w:t>
      </w:r>
      <w:proofErr w:type="spellEnd"/>
      <w:r>
        <w:t xml:space="preserve"> beam direction. Since the TCI framework for DL QCL indication has already been agreed, it makes sense to leverage that framework as much as possible for UL beam indication. In </w:t>
      </w:r>
      <w:r>
        <w:fldChar w:fldCharType="begin"/>
      </w:r>
      <w:r>
        <w:instrText xml:space="preserve"> REF _Ref494572526 \r \h </w:instrText>
      </w:r>
      <w:r>
        <w:fldChar w:fldCharType="separate"/>
      </w:r>
      <w:r>
        <w:t>[4]</w:t>
      </w:r>
      <w:r>
        <w:fldChar w:fldCharType="end"/>
      </w:r>
      <w:r>
        <w:t>, we discuss this further and propose that TCI be included in the DCI that triggers the UL transmission for the purposes of indicating reciprocal spatial QCL.</w:t>
      </w:r>
    </w:p>
    <w:p w14:paraId="74662731" w14:textId="70061360" w:rsidR="00D85EFD" w:rsidRDefault="002A5EA8" w:rsidP="002A5EA8">
      <w:pPr>
        <w:pStyle w:val="Heading1"/>
      </w:pPr>
      <w:r>
        <w:t>Beam Measurement and Reporting</w:t>
      </w:r>
    </w:p>
    <w:p w14:paraId="41D8C006" w14:textId="0C04C1EE" w:rsidR="004F7508" w:rsidRDefault="009E5989" w:rsidP="007C4B79">
      <w:r>
        <w:t xml:space="preserve">In a companion paper </w:t>
      </w:r>
      <w:r>
        <w:fldChar w:fldCharType="begin"/>
      </w:r>
      <w:r>
        <w:instrText xml:space="preserve"> REF _Ref494482522 \r \h </w:instrText>
      </w:r>
      <w:r>
        <w:fldChar w:fldCharType="separate"/>
      </w:r>
      <w:r w:rsidR="007A004A">
        <w:t>[5]</w:t>
      </w:r>
      <w:r>
        <w:fldChar w:fldCharType="end"/>
      </w:r>
      <w:r>
        <w:t>, we discuss the configuration of L1-RSRP reporting on SS blocks addressing the FFS items in Agreement #4 in the Appendix.</w:t>
      </w:r>
    </w:p>
    <w:p w14:paraId="56327F3C" w14:textId="77777777" w:rsidR="00C01F33" w:rsidRPr="00CE0424" w:rsidRDefault="00C01F33" w:rsidP="003A0E41">
      <w:pPr>
        <w:pStyle w:val="Heading1"/>
      </w:pPr>
      <w:r w:rsidRPr="00CE0424">
        <w:t>Conclusion</w:t>
      </w:r>
      <w:r w:rsidR="00AE2FEB">
        <w:t>s</w:t>
      </w:r>
    </w:p>
    <w:p w14:paraId="6A4817C8" w14:textId="1D5DAA6A" w:rsidR="002451ED" w:rsidRDefault="003A0E41" w:rsidP="008E065E">
      <w:pPr>
        <w:pStyle w:val="BodyText"/>
      </w:pPr>
      <w:r>
        <w:t>In this contribution we made the following ob</w:t>
      </w:r>
      <w:r w:rsidR="004033B5">
        <w:t>s</w:t>
      </w:r>
      <w:r>
        <w:t>ervations</w:t>
      </w:r>
      <w:r w:rsidR="008E065E" w:rsidRPr="00CE0424">
        <w:t>:</w:t>
      </w:r>
    </w:p>
    <w:p w14:paraId="663320C1" w14:textId="0A67C7AD" w:rsidR="00957DEE" w:rsidRDefault="00E5689D">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4622252" w:history="1">
        <w:r w:rsidR="00957DEE" w:rsidRPr="006653D2">
          <w:rPr>
            <w:rStyle w:val="Hyperlink"/>
          </w:rPr>
          <w:t>Observation 1</w:t>
        </w:r>
        <w:r w:rsidR="00957DEE">
          <w:rPr>
            <w:rFonts w:asciiTheme="minorHAnsi" w:eastAsiaTheme="minorEastAsia" w:hAnsiTheme="minorHAnsi" w:cstheme="minorBidi"/>
            <w:b w:val="0"/>
            <w:sz w:val="22"/>
            <w:lang w:eastAsia="en-US"/>
          </w:rPr>
          <w:tab/>
        </w:r>
        <w:r w:rsidR="00957DEE" w:rsidRPr="006653D2">
          <w:rPr>
            <w:rStyle w:val="Hyperlink"/>
          </w:rPr>
          <w:t>Configuration of a reference to a TCI state on a per-search space basis offers more flexibility than on a per-CORESET basis considering a range of deployment scenarios. An important restriction, however, is that with analog beamforming, e.g., at mm-wave frequencies, the TCI reference needs to be configured the same for all UE specific search spaces within a CORESET.</w:t>
        </w:r>
      </w:hyperlink>
    </w:p>
    <w:p w14:paraId="527C6E6B" w14:textId="7702786A" w:rsidR="00957DEE" w:rsidRDefault="007F6935">
      <w:pPr>
        <w:pStyle w:val="TOC1"/>
        <w:rPr>
          <w:rFonts w:asciiTheme="minorHAnsi" w:eastAsiaTheme="minorEastAsia" w:hAnsiTheme="minorHAnsi" w:cstheme="minorBidi"/>
          <w:b w:val="0"/>
          <w:sz w:val="22"/>
          <w:lang w:eastAsia="en-US"/>
        </w:rPr>
      </w:pPr>
      <w:hyperlink w:anchor="_Toc494622253" w:history="1">
        <w:r w:rsidR="00957DEE" w:rsidRPr="006653D2">
          <w:rPr>
            <w:rStyle w:val="Hyperlink"/>
          </w:rPr>
          <w:t>Observation 2</w:t>
        </w:r>
        <w:r w:rsidR="00957DEE">
          <w:rPr>
            <w:rFonts w:asciiTheme="minorHAnsi" w:eastAsiaTheme="minorEastAsia" w:hAnsiTheme="minorHAnsi" w:cstheme="minorBidi"/>
            <w:b w:val="0"/>
            <w:sz w:val="22"/>
            <w:lang w:eastAsia="en-US"/>
          </w:rPr>
          <w:tab/>
        </w:r>
        <w:r w:rsidR="00957DEE" w:rsidRPr="006653D2">
          <w:rPr>
            <w:rStyle w:val="Hyperlink"/>
          </w:rPr>
          <w:t>Rate matching is required both for ap/sp-CSI-RS and ap-TRS (if supported). Whether or not parameters for rate matching are included in a TCI state depends on the outcome of the rate matching agenda item. Discussion on support for configuration of rate matching parameters in a TCI state to support multi-TRP operation is deferred until after the December release of NR.</w:t>
        </w:r>
      </w:hyperlink>
    </w:p>
    <w:p w14:paraId="0AA4E4B4" w14:textId="09C3098E" w:rsidR="00957DEE" w:rsidRDefault="007F6935">
      <w:pPr>
        <w:pStyle w:val="TOC1"/>
        <w:rPr>
          <w:rFonts w:asciiTheme="minorHAnsi" w:eastAsiaTheme="minorEastAsia" w:hAnsiTheme="minorHAnsi" w:cstheme="minorBidi"/>
          <w:b w:val="0"/>
          <w:sz w:val="22"/>
          <w:lang w:eastAsia="en-US"/>
        </w:rPr>
      </w:pPr>
      <w:hyperlink w:anchor="_Toc494622254" w:history="1">
        <w:r w:rsidR="00957DEE" w:rsidRPr="006653D2">
          <w:rPr>
            <w:rStyle w:val="Hyperlink"/>
          </w:rPr>
          <w:t>Observation 3</w:t>
        </w:r>
        <w:r w:rsidR="00957DEE">
          <w:rPr>
            <w:rFonts w:asciiTheme="minorHAnsi" w:eastAsiaTheme="minorEastAsia" w:hAnsiTheme="minorHAnsi" w:cstheme="minorBidi"/>
            <w:b w:val="0"/>
            <w:sz w:val="22"/>
            <w:lang w:eastAsia="en-US"/>
          </w:rPr>
          <w:tab/>
        </w:r>
        <w:r w:rsidR="00957DEE" w:rsidRPr="006653D2">
          <w:rPr>
            <w:rStyle w:val="Hyperlink"/>
          </w:rPr>
          <w:t>The TCI field is present in DCI whenever multi-TRP or multi-beam operation is configured.</w:t>
        </w:r>
      </w:hyperlink>
    </w:p>
    <w:p w14:paraId="72E67B18" w14:textId="609B958B" w:rsidR="00957DEE" w:rsidRDefault="007F6935">
      <w:pPr>
        <w:pStyle w:val="TOC1"/>
        <w:rPr>
          <w:rFonts w:asciiTheme="minorHAnsi" w:eastAsiaTheme="minorEastAsia" w:hAnsiTheme="minorHAnsi" w:cstheme="minorBidi"/>
          <w:b w:val="0"/>
          <w:sz w:val="22"/>
          <w:lang w:eastAsia="en-US"/>
        </w:rPr>
      </w:pPr>
      <w:hyperlink w:anchor="_Toc494622255" w:history="1">
        <w:r w:rsidR="00957DEE" w:rsidRPr="006653D2">
          <w:rPr>
            <w:rStyle w:val="Hyperlink"/>
          </w:rPr>
          <w:t>Observation 4</w:t>
        </w:r>
        <w:r w:rsidR="00957DEE">
          <w:rPr>
            <w:rFonts w:asciiTheme="minorHAnsi" w:eastAsiaTheme="minorEastAsia" w:hAnsiTheme="minorHAnsi" w:cstheme="minorBidi"/>
            <w:b w:val="0"/>
            <w:sz w:val="22"/>
            <w:lang w:eastAsia="en-US"/>
          </w:rPr>
          <w:tab/>
        </w:r>
        <w:r w:rsidR="00957DEE" w:rsidRPr="006653D2">
          <w:rPr>
            <w:rStyle w:val="Hyperlink"/>
          </w:rPr>
          <w:t>A common realization is that the PDCCH and PDSCH are transmitted using the same beam.</w:t>
        </w:r>
      </w:hyperlink>
    </w:p>
    <w:p w14:paraId="6AC53E94" w14:textId="74D7EB4C" w:rsidR="008E065E" w:rsidRDefault="00E5689D" w:rsidP="008E065E">
      <w:pPr>
        <w:pStyle w:val="BodyText"/>
        <w:rPr>
          <w:bCs/>
          <w:noProof/>
          <w:szCs w:val="22"/>
          <w:lang w:val="en-US"/>
        </w:rPr>
      </w:pPr>
      <w:r>
        <w:rPr>
          <w:bCs/>
          <w:noProof/>
          <w:szCs w:val="22"/>
          <w:lang w:val="en-US"/>
        </w:rPr>
        <w:fldChar w:fldCharType="end"/>
      </w:r>
    </w:p>
    <w:p w14:paraId="07BDBE57" w14:textId="068A9A44" w:rsidR="000E0A5C" w:rsidRDefault="000E0A5C" w:rsidP="008E065E">
      <w:pPr>
        <w:pStyle w:val="BodyText"/>
        <w:rPr>
          <w:bCs/>
          <w:noProof/>
          <w:szCs w:val="22"/>
          <w:lang w:val="en-US"/>
        </w:rPr>
      </w:pPr>
      <w:r>
        <w:rPr>
          <w:bCs/>
          <w:noProof/>
          <w:szCs w:val="22"/>
          <w:lang w:val="en-US"/>
        </w:rPr>
        <w:t>We make the following key proposals:</w:t>
      </w:r>
    </w:p>
    <w:p w14:paraId="7EA3DE0A" w14:textId="6DE552DD" w:rsidR="000E0A5C" w:rsidRDefault="000E0A5C">
      <w:pPr>
        <w:pStyle w:val="TOC1"/>
        <w:rPr>
          <w:rFonts w:asciiTheme="minorHAnsi" w:eastAsiaTheme="minorEastAsia" w:hAnsiTheme="minorHAnsi" w:cstheme="minorBidi"/>
          <w:b w:val="0"/>
          <w:sz w:val="22"/>
          <w:lang w:eastAsia="en-US"/>
        </w:rPr>
      </w:pPr>
      <w:r>
        <w:rPr>
          <w:bCs/>
        </w:rPr>
        <w:lastRenderedPageBreak/>
        <w:fldChar w:fldCharType="begin"/>
      </w:r>
      <w:r>
        <w:rPr>
          <w:bCs/>
        </w:rPr>
        <w:instrText xml:space="preserve"> TOC \n \h \z \t "Key Proposal,1" </w:instrText>
      </w:r>
      <w:r>
        <w:rPr>
          <w:bCs/>
        </w:rPr>
        <w:fldChar w:fldCharType="separate"/>
      </w:r>
      <w:hyperlink w:anchor="_Toc494622569" w:history="1">
        <w:r w:rsidRPr="00E403AA">
          <w:rPr>
            <w:rStyle w:val="Hyperlink"/>
            <w14:scene3d>
              <w14:camera w14:prst="orthographicFront"/>
              <w14:lightRig w14:rig="threePt" w14:dir="t">
                <w14:rot w14:lat="0" w14:lon="0" w14:rev="0"/>
              </w14:lightRig>
            </w14:scene3d>
          </w:rPr>
          <w:t>Key Proposal 1</w:t>
        </w:r>
        <w:r>
          <w:rPr>
            <w:rFonts w:asciiTheme="minorHAnsi" w:eastAsiaTheme="minorEastAsia" w:hAnsiTheme="minorHAnsi" w:cstheme="minorBidi"/>
            <w:b w:val="0"/>
            <w:sz w:val="22"/>
            <w:lang w:eastAsia="en-US"/>
          </w:rPr>
          <w:tab/>
        </w:r>
        <w:r w:rsidRPr="00E403AA">
          <w:rPr>
            <w:rStyle w:val="Hyperlink"/>
          </w:rPr>
          <w:t>NR supports an explicit mechanism for updating the reference to a DL RS used for spatial QCL purposes in the RS Set of a TCI state. The DL RS can be either a periodic CSI-RS, semi-persistent CSI-RS, or an SSB on which the UE has performed a prior measurement. The explicit signalling message contains a TCI value and a reference (CRI or SSB index) to the DL RS. FFS: signalling details.</w:t>
        </w:r>
      </w:hyperlink>
    </w:p>
    <w:p w14:paraId="6F8A2742" w14:textId="15C10E32" w:rsidR="000E0A5C" w:rsidRDefault="007F6935">
      <w:pPr>
        <w:pStyle w:val="TOC1"/>
        <w:rPr>
          <w:rFonts w:asciiTheme="minorHAnsi" w:eastAsiaTheme="minorEastAsia" w:hAnsiTheme="minorHAnsi" w:cstheme="minorBidi"/>
          <w:b w:val="0"/>
          <w:sz w:val="22"/>
          <w:lang w:eastAsia="en-US"/>
        </w:rPr>
      </w:pPr>
      <w:hyperlink w:anchor="_Toc494622570" w:history="1">
        <w:r w:rsidR="000E0A5C" w:rsidRPr="00E403AA">
          <w:rPr>
            <w:rStyle w:val="Hyperlink"/>
            <w14:scene3d>
              <w14:camera w14:prst="orthographicFront"/>
              <w14:lightRig w14:rig="threePt" w14:dir="t">
                <w14:rot w14:lat="0" w14:lon="0" w14:rev="0"/>
              </w14:lightRig>
            </w14:scene3d>
          </w:rPr>
          <w:t>Key Proposal 2</w:t>
        </w:r>
        <w:r w:rsidR="000E0A5C">
          <w:rPr>
            <w:rFonts w:asciiTheme="minorHAnsi" w:eastAsiaTheme="minorEastAsia" w:hAnsiTheme="minorHAnsi" w:cstheme="minorBidi"/>
            <w:b w:val="0"/>
            <w:sz w:val="22"/>
            <w:lang w:eastAsia="en-US"/>
          </w:rPr>
          <w:tab/>
        </w:r>
        <w:r w:rsidR="000E0A5C" w:rsidRPr="00E403AA">
          <w:rPr>
            <w:rStyle w:val="Hyperlink"/>
          </w:rPr>
          <w:t>NR supports an implicit mechanism for updating the reference to a DL RS used for spatial QCL purposes in the RS Set of a TCI state. The DL RS is an aperiodic CSI-RS on which the UE performs a measurement. The DCI that triggers the UE measurement on a set of CSI-RS resources contains a TCI field. Based on the measurement, the UE updates the RS Set of the signalled TCI state with a reference (i.e., CRI) to the preferred CSI-RS resource from the set.</w:t>
        </w:r>
      </w:hyperlink>
    </w:p>
    <w:p w14:paraId="2210F21C" w14:textId="7F26CAAF" w:rsidR="000E0A5C" w:rsidRDefault="007F6935">
      <w:pPr>
        <w:pStyle w:val="TOC1"/>
        <w:rPr>
          <w:rFonts w:asciiTheme="minorHAnsi" w:eastAsiaTheme="minorEastAsia" w:hAnsiTheme="minorHAnsi" w:cstheme="minorBidi"/>
          <w:b w:val="0"/>
          <w:sz w:val="22"/>
          <w:lang w:eastAsia="en-US"/>
        </w:rPr>
      </w:pPr>
      <w:hyperlink w:anchor="_Toc494622571" w:history="1">
        <w:r w:rsidR="000E0A5C" w:rsidRPr="00E403AA">
          <w:rPr>
            <w:rStyle w:val="Hyperlink"/>
            <w14:scene3d>
              <w14:camera w14:prst="orthographicFront"/>
              <w14:lightRig w14:rig="threePt" w14:dir="t">
                <w14:rot w14:lat="0" w14:lon="0" w14:rev="0"/>
              </w14:lightRig>
            </w14:scene3d>
          </w:rPr>
          <w:t>Key Proposal 3</w:t>
        </w:r>
        <w:r w:rsidR="000E0A5C">
          <w:rPr>
            <w:rFonts w:asciiTheme="minorHAnsi" w:eastAsiaTheme="minorEastAsia" w:hAnsiTheme="minorHAnsi" w:cstheme="minorBidi"/>
            <w:b w:val="0"/>
            <w:sz w:val="22"/>
            <w:lang w:eastAsia="en-US"/>
          </w:rPr>
          <w:tab/>
        </w:r>
        <w:r w:rsidR="000E0A5C" w:rsidRPr="00E403AA">
          <w:rPr>
            <w:rStyle w:val="Hyperlink"/>
          </w:rPr>
          <w:t>NR supports a configuration whereby the UE can assume the same QCL reference for PDCCH as indicated through TCI for PDSCH. Prior to slot n, the UE receives a DCI that schedules PDSCH in slot n. The DCI contains a TCI state for the purposes of QCL indication for PDSCH. Within slot n, and in subsequent slots until the next TCI is received, the UE can assume that the DMRS of PDCCH candidates in a configured CORESET is QCL with the DL RS(s) in the RS Set of the same prior indicated TCI state as for PDSCH.</w:t>
        </w:r>
      </w:hyperlink>
    </w:p>
    <w:p w14:paraId="7F24DBA2" w14:textId="7B963A85" w:rsidR="000E0A5C" w:rsidRDefault="007F6935">
      <w:pPr>
        <w:pStyle w:val="TOC1"/>
        <w:rPr>
          <w:rFonts w:asciiTheme="minorHAnsi" w:eastAsiaTheme="minorEastAsia" w:hAnsiTheme="minorHAnsi" w:cstheme="minorBidi"/>
          <w:b w:val="0"/>
          <w:sz w:val="22"/>
          <w:lang w:eastAsia="en-US"/>
        </w:rPr>
      </w:pPr>
      <w:hyperlink w:anchor="_Toc494622572" w:history="1">
        <w:r w:rsidR="000E0A5C" w:rsidRPr="00E403AA">
          <w:rPr>
            <w:rStyle w:val="Hyperlink"/>
            <w14:scene3d>
              <w14:camera w14:prst="orthographicFront"/>
              <w14:lightRig w14:rig="threePt" w14:dir="t">
                <w14:rot w14:lat="0" w14:lon="0" w14:rev="0"/>
              </w14:lightRig>
            </w14:scene3d>
          </w:rPr>
          <w:t>Key Proposal 4</w:t>
        </w:r>
        <w:r w:rsidR="000E0A5C">
          <w:rPr>
            <w:rFonts w:asciiTheme="minorHAnsi" w:eastAsiaTheme="minorEastAsia" w:hAnsiTheme="minorHAnsi" w:cstheme="minorBidi"/>
            <w:b w:val="0"/>
            <w:sz w:val="22"/>
            <w:lang w:eastAsia="en-US"/>
          </w:rPr>
          <w:tab/>
        </w:r>
        <w:r w:rsidR="000E0A5C" w:rsidRPr="00E403AA">
          <w:rPr>
            <w:rStyle w:val="Hyperlink"/>
          </w:rPr>
          <w:t>To support a configuration whereby the UE can assume a common QCL reference for PDCCH and PDSCH, a TCI state configuration contains an information element (IE) indicating whether common QCL is “ON/OFF.” In this context, common QCL “ON” means that the UE can assume the same QCL reference for PDCCH as indicated through the TCI field in DCI for PDSCH. Common QCL “OFF” means that the UE can assume that the QCL reference for PDCCH is provided by the configured reference to a TCI state in the CORESET.</w:t>
        </w:r>
      </w:hyperlink>
    </w:p>
    <w:p w14:paraId="6E5C5ECF" w14:textId="3B632123" w:rsidR="000E0A5C" w:rsidRPr="000E0A5C" w:rsidRDefault="000E0A5C" w:rsidP="008E065E">
      <w:pPr>
        <w:pStyle w:val="BodyText"/>
        <w:rPr>
          <w:bCs/>
          <w:noProof/>
          <w:szCs w:val="22"/>
          <w:lang w:val="en-US"/>
        </w:rPr>
      </w:pPr>
      <w:r>
        <w:rPr>
          <w:bCs/>
          <w:noProof/>
          <w:szCs w:val="22"/>
          <w:lang w:val="en-US"/>
        </w:rPr>
        <w:fldChar w:fldCharType="end"/>
      </w:r>
    </w:p>
    <w:p w14:paraId="04DFA606" w14:textId="0762AD53" w:rsidR="000E0A5C" w:rsidRDefault="000E0A5C" w:rsidP="00E5689D">
      <w:pPr>
        <w:pStyle w:val="BodyText"/>
        <w:rPr>
          <w:noProof/>
        </w:rPr>
      </w:pPr>
      <w:r>
        <w:t>In addition, we propose the following</w:t>
      </w:r>
      <w:r w:rsidR="002611E7">
        <w:t>:</w:t>
      </w:r>
      <w:r w:rsidR="00E5689D">
        <w:rPr>
          <w:b/>
          <w:bCs/>
        </w:rPr>
        <w:fldChar w:fldCharType="begin"/>
      </w:r>
      <w:r w:rsidR="00E5689D">
        <w:rPr>
          <w:b/>
          <w:bCs/>
        </w:rPr>
        <w:instrText xml:space="preserve"> TOC \f \n \p " " \t "Proposal,1" </w:instrText>
      </w:r>
      <w:r w:rsidR="00E5689D">
        <w:rPr>
          <w:b/>
          <w:bCs/>
        </w:rPr>
        <w:fldChar w:fldCharType="separate"/>
      </w:r>
    </w:p>
    <w:p w14:paraId="12F0EF60" w14:textId="77777777" w:rsidR="000E0A5C" w:rsidRDefault="000E0A5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NR supports inclusion of TRS in the RS Set of a TCI state in addition to CSI-RS/SSB. Different QCL types per DL RS are supported as part of the TCI state configuration. FFS: type definitions.</w:t>
      </w:r>
    </w:p>
    <w:p w14:paraId="401BFC62" w14:textId="77777777" w:rsidR="000E0A5C" w:rsidRDefault="000E0A5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TCI field is included in the same DCI as that containing the PDSCH scheduling assignment for both same-slot and cross-slot scheduling.</w:t>
      </w:r>
    </w:p>
    <w:p w14:paraId="0CAE1286" w14:textId="77777777" w:rsidR="000E0A5C" w:rsidRDefault="000E0A5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B52047">
        <w:t>NR supports RRC configuration of M = 2</w:t>
      </w:r>
      <w:r w:rsidRPr="00B52047">
        <w:rPr>
          <w:vertAlign w:val="superscript"/>
        </w:rPr>
        <w:t>N</w:t>
      </w:r>
      <w:r w:rsidRPr="00B52047">
        <w:t xml:space="preserve"> TCI states, where N is the size of the TCI field in DCI used for the purposes of QCL indication.</w:t>
      </w:r>
    </w:p>
    <w:p w14:paraId="60B357CF" w14:textId="54B694A3"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56" w:name="_In-sequence_SDU_delivery"/>
      <w:bookmarkEnd w:id="56"/>
      <w:r w:rsidRPr="00CE0424">
        <w:t>References</w:t>
      </w:r>
    </w:p>
    <w:p w14:paraId="3BC9304B" w14:textId="1F6025CE" w:rsidR="003A7EF3" w:rsidRDefault="009576F4" w:rsidP="00CE0424">
      <w:pPr>
        <w:pStyle w:val="Reference"/>
      </w:pPr>
      <w:bookmarkStart w:id="57" w:name="_Ref494401642"/>
      <w:r>
        <w:t xml:space="preserve">R1-1715337, “Higher layer parameters for NR,” </w:t>
      </w:r>
      <w:r w:rsidR="002C0427">
        <w:t>September, 2017.</w:t>
      </w:r>
      <w:bookmarkEnd w:id="57"/>
    </w:p>
    <w:p w14:paraId="4697184B" w14:textId="16C2507B" w:rsidR="00024D3A" w:rsidRPr="006308AE" w:rsidRDefault="006308AE" w:rsidP="00CE0424">
      <w:pPr>
        <w:pStyle w:val="Reference"/>
      </w:pPr>
      <w:bookmarkStart w:id="58" w:name="_Ref494466986"/>
      <w:r w:rsidRPr="006308AE">
        <w:t>R1-1718452</w:t>
      </w:r>
      <w:r w:rsidR="00D30C83" w:rsidRPr="006308AE">
        <w:t>, “</w:t>
      </w:r>
      <w:r w:rsidRPr="006308AE">
        <w:t>D</w:t>
      </w:r>
      <w:r w:rsidR="00D30C83" w:rsidRPr="006308AE">
        <w:t>etails on QCL,” Ericsson, RAN1#90b, October 2017</w:t>
      </w:r>
      <w:bookmarkEnd w:id="58"/>
      <w:r w:rsidR="00441ED9" w:rsidRPr="006308AE">
        <w:t>.</w:t>
      </w:r>
    </w:p>
    <w:p w14:paraId="0A840523" w14:textId="6709DF4F" w:rsidR="00BC5A3E" w:rsidRPr="006308AE" w:rsidRDefault="006308AE" w:rsidP="00CE0424">
      <w:pPr>
        <w:pStyle w:val="Reference"/>
      </w:pPr>
      <w:bookmarkStart w:id="59" w:name="_Ref494542395"/>
      <w:r w:rsidRPr="006308AE">
        <w:t>R1-1718746</w:t>
      </w:r>
      <w:r w:rsidR="00BC5A3E" w:rsidRPr="006308AE">
        <w:t>, “On common beam for PDSCH and PDCCH,” Ericsson, RAN1#90b, October 2017.</w:t>
      </w:r>
      <w:bookmarkEnd w:id="59"/>
    </w:p>
    <w:p w14:paraId="4AF48445" w14:textId="3A3D8FEA" w:rsidR="00325FE7" w:rsidRPr="006308AE" w:rsidRDefault="00325FE7" w:rsidP="00CE0424">
      <w:pPr>
        <w:pStyle w:val="Reference"/>
      </w:pPr>
      <w:bookmarkStart w:id="60" w:name="_Ref494628853"/>
      <w:r w:rsidRPr="006308AE">
        <w:t>R1-1702674, “Beam management overview,” Ericsson, RAN1#88, February 2017.</w:t>
      </w:r>
      <w:bookmarkEnd w:id="60"/>
    </w:p>
    <w:p w14:paraId="400A1A20" w14:textId="10432E5F" w:rsidR="00441ED9" w:rsidRPr="006308AE" w:rsidRDefault="006308AE" w:rsidP="00CE0424">
      <w:pPr>
        <w:pStyle w:val="Reference"/>
      </w:pPr>
      <w:bookmarkStart w:id="61" w:name="_Ref494572526"/>
      <w:r w:rsidRPr="006308AE">
        <w:t>R1-1718747</w:t>
      </w:r>
      <w:r w:rsidR="00441ED9" w:rsidRPr="006308AE">
        <w:t>, “On UL beam indication,” Ericsson, RAN1#90b, October 2017.</w:t>
      </w:r>
      <w:bookmarkEnd w:id="61"/>
    </w:p>
    <w:p w14:paraId="58F96D16" w14:textId="15FDEC4D" w:rsidR="007A004A" w:rsidRDefault="006308AE" w:rsidP="007A004A">
      <w:pPr>
        <w:pStyle w:val="Reference"/>
      </w:pPr>
      <w:bookmarkStart w:id="62" w:name="_Ref494482522"/>
      <w:r w:rsidRPr="006308AE">
        <w:t>R1-1718744</w:t>
      </w:r>
      <w:r w:rsidR="007A004A">
        <w:t>, “</w:t>
      </w:r>
      <w:r w:rsidR="007A004A" w:rsidRPr="008A14D4">
        <w:t>Details of SS beam reporting framework</w:t>
      </w:r>
      <w:r w:rsidR="007A004A">
        <w:t>,” Ericsson, RAN1#90b, October 2017</w:t>
      </w:r>
      <w:bookmarkEnd w:id="62"/>
      <w:r w:rsidR="007A004A">
        <w:t>.</w:t>
      </w:r>
    </w:p>
    <w:p w14:paraId="7F69EC4A" w14:textId="2B6F4D09" w:rsidR="00DB1C97" w:rsidRDefault="00DB1C97">
      <w:pPr>
        <w:overflowPunct/>
        <w:autoSpaceDE/>
        <w:autoSpaceDN/>
        <w:adjustRightInd/>
        <w:spacing w:after="0"/>
        <w:jc w:val="left"/>
        <w:textAlignment w:val="auto"/>
      </w:pPr>
      <w:r>
        <w:br w:type="page"/>
      </w:r>
    </w:p>
    <w:p w14:paraId="16C90DFB" w14:textId="4B6923BF" w:rsidR="005B721B" w:rsidRDefault="005B721B" w:rsidP="005B721B">
      <w:pPr>
        <w:pStyle w:val="Heading1"/>
      </w:pPr>
      <w:r>
        <w:lastRenderedPageBreak/>
        <w:t>Previous Agreements</w:t>
      </w:r>
    </w:p>
    <w:p w14:paraId="03E851D1" w14:textId="6BEB6D14" w:rsidR="005B721B" w:rsidRDefault="005B721B" w:rsidP="005B721B">
      <w:r>
        <w:t>The following three agreement</w:t>
      </w:r>
      <w:r w:rsidR="005B69C3">
        <w:t>s were made in RAN1 Ad Hoc #3 (</w:t>
      </w:r>
      <w:r>
        <w:t>Nagoya</w:t>
      </w:r>
      <w:r w:rsidR="005B69C3">
        <w:t>)</w:t>
      </w:r>
      <w:r>
        <w:t>, relating to configuration of TCI states</w:t>
      </w:r>
      <w:r w:rsidR="00463779">
        <w:t xml:space="preserve">,  </w:t>
      </w:r>
      <w:r>
        <w:t>QCL</w:t>
      </w:r>
      <w:r w:rsidR="00463779">
        <w:t xml:space="preserve"> indication for PDSCH and PDCCH, and L1-RSRP measurement/reporting on SSB.</w:t>
      </w:r>
    </w:p>
    <w:p w14:paraId="0EE9E5D5" w14:textId="535EE1D0" w:rsidR="005B721B" w:rsidRPr="00AA51AF" w:rsidRDefault="005B721B" w:rsidP="005B721B">
      <w:pPr>
        <w:rPr>
          <w:b/>
        </w:rPr>
      </w:pPr>
      <w:r w:rsidRPr="005B721B">
        <w:rPr>
          <w:b/>
          <w:highlight w:val="green"/>
          <w:u w:val="single"/>
        </w:rPr>
        <w:t>Agreement #1</w:t>
      </w:r>
      <w:r w:rsidR="00463779" w:rsidRPr="00463779">
        <w:rPr>
          <w:b/>
        </w:rPr>
        <w:t>:</w:t>
      </w:r>
      <w:r w:rsidRPr="00463779">
        <w:rPr>
          <w:b/>
        </w:rPr>
        <w:t xml:space="preserve"> (</w:t>
      </w:r>
      <w:r>
        <w:rPr>
          <w:b/>
        </w:rPr>
        <w:t>Configuration of TCI states)</w:t>
      </w:r>
    </w:p>
    <w:p w14:paraId="3E22E43C" w14:textId="77777777" w:rsidR="005B721B" w:rsidRPr="00AA51AF" w:rsidRDefault="005B721B" w:rsidP="005B721B">
      <w:r w:rsidRPr="00AA51AF">
        <w:t>A UE is RRC configured with a list of up to M candidate Transmission Configuration Indication (TCI) states at least for the purposes of QCL indication</w:t>
      </w:r>
    </w:p>
    <w:p w14:paraId="5B9AB30D" w14:textId="77777777" w:rsidR="005B721B" w:rsidRPr="00BD2B69" w:rsidRDefault="005B721B" w:rsidP="005B721B">
      <w:pPr>
        <w:numPr>
          <w:ilvl w:val="0"/>
          <w:numId w:val="17"/>
        </w:numPr>
        <w:overflowPunct/>
        <w:autoSpaceDE/>
        <w:autoSpaceDN/>
        <w:adjustRightInd/>
        <w:spacing w:after="0"/>
        <w:jc w:val="left"/>
        <w:textAlignment w:val="auto"/>
        <w:rPr>
          <w:lang w:val="en-US" w:eastAsia="x-none"/>
        </w:rPr>
      </w:pPr>
      <w:r w:rsidRPr="00BD2B69">
        <w:rPr>
          <w:lang w:val="en-US" w:eastAsia="x-none"/>
        </w:rPr>
        <w:t>Whether M equal to or larger than 2</w:t>
      </w:r>
      <w:r w:rsidRPr="00BD2B69">
        <w:rPr>
          <w:vertAlign w:val="superscript"/>
          <w:lang w:val="en-US" w:eastAsia="x-none"/>
        </w:rPr>
        <w:t>N</w:t>
      </w:r>
      <w:r w:rsidRPr="00BD2B69">
        <w:rPr>
          <w:lang w:val="en-US" w:eastAsia="x-none"/>
        </w:rPr>
        <w:t xml:space="preserve"> is </w:t>
      </w:r>
      <w:r w:rsidRPr="007C4B79">
        <w:rPr>
          <w:highlight w:val="yellow"/>
          <w:lang w:val="en-US" w:eastAsia="x-none"/>
        </w:rPr>
        <w:t>for further study</w:t>
      </w:r>
      <w:r w:rsidRPr="00BD2B69">
        <w:rPr>
          <w:lang w:val="en-US" w:eastAsia="x-none"/>
        </w:rPr>
        <w:t>, where N is the size of the DCI field for PDSCH</w:t>
      </w:r>
    </w:p>
    <w:p w14:paraId="58D3F115" w14:textId="77777777" w:rsidR="005B721B" w:rsidRPr="00BD2B69" w:rsidRDefault="005B721B" w:rsidP="005B721B">
      <w:pPr>
        <w:numPr>
          <w:ilvl w:val="0"/>
          <w:numId w:val="17"/>
        </w:numPr>
        <w:overflowPunct/>
        <w:autoSpaceDE/>
        <w:autoSpaceDN/>
        <w:adjustRightInd/>
        <w:spacing w:after="0"/>
        <w:jc w:val="left"/>
        <w:textAlignment w:val="auto"/>
        <w:rPr>
          <w:lang w:val="en-US" w:eastAsia="x-none"/>
        </w:rPr>
      </w:pPr>
      <w:r w:rsidRPr="007C4B79">
        <w:rPr>
          <w:highlight w:val="yellow"/>
          <w:lang w:val="en-US" w:eastAsia="x-none"/>
        </w:rPr>
        <w:t>FFS</w:t>
      </w:r>
      <w:r w:rsidRPr="00BD2B69">
        <w:rPr>
          <w:lang w:val="en-US" w:eastAsia="x-none"/>
        </w:rPr>
        <w:t>: Mapping between the candidate states to the states described by N bit DCI field for PDSCH</w:t>
      </w:r>
    </w:p>
    <w:p w14:paraId="55D49A07" w14:textId="77777777" w:rsidR="005B721B" w:rsidRPr="00BD2B69" w:rsidRDefault="005B721B" w:rsidP="005B721B">
      <w:pPr>
        <w:numPr>
          <w:ilvl w:val="0"/>
          <w:numId w:val="17"/>
        </w:numPr>
        <w:overflowPunct/>
        <w:autoSpaceDE/>
        <w:autoSpaceDN/>
        <w:adjustRightInd/>
        <w:spacing w:after="0"/>
        <w:jc w:val="left"/>
        <w:textAlignment w:val="auto"/>
        <w:rPr>
          <w:lang w:val="en-US" w:eastAsia="x-none"/>
        </w:rPr>
      </w:pPr>
      <w:r w:rsidRPr="00BD2B69">
        <w:rPr>
          <w:lang w:val="en-US" w:eastAsia="x-none"/>
        </w:rPr>
        <w:t>Each TCI state can be configured with one RS Set</w:t>
      </w:r>
    </w:p>
    <w:p w14:paraId="5825F1DB" w14:textId="77777777" w:rsidR="005B721B" w:rsidRPr="00BD2B69" w:rsidRDefault="005B721B" w:rsidP="005B721B">
      <w:pPr>
        <w:numPr>
          <w:ilvl w:val="0"/>
          <w:numId w:val="17"/>
        </w:numPr>
        <w:overflowPunct/>
        <w:autoSpaceDE/>
        <w:autoSpaceDN/>
        <w:adjustRightInd/>
        <w:spacing w:after="0"/>
        <w:jc w:val="left"/>
        <w:textAlignment w:val="auto"/>
        <w:rPr>
          <w:lang w:val="en-US" w:eastAsia="x-none"/>
        </w:rPr>
      </w:pPr>
      <w:r w:rsidRPr="00BD2B69">
        <w:rPr>
          <w:lang w:val="en-US" w:eastAsia="x-none"/>
        </w:rPr>
        <w:t>Each ID (FFS: details of ID) of DL RS at least for the purpose of spatial QCL in an RS Set can refer to one of the following DL RS types:</w:t>
      </w:r>
    </w:p>
    <w:p w14:paraId="42BC4D4E" w14:textId="77777777" w:rsidR="005B721B" w:rsidRPr="00BD2B69" w:rsidRDefault="005B721B" w:rsidP="005B721B">
      <w:pPr>
        <w:numPr>
          <w:ilvl w:val="1"/>
          <w:numId w:val="16"/>
        </w:numPr>
        <w:tabs>
          <w:tab w:val="left" w:pos="1440"/>
        </w:tabs>
        <w:overflowPunct/>
        <w:autoSpaceDE/>
        <w:autoSpaceDN/>
        <w:adjustRightInd/>
        <w:spacing w:after="0"/>
        <w:jc w:val="left"/>
        <w:textAlignment w:val="auto"/>
        <w:rPr>
          <w:lang w:val="en-US" w:eastAsia="x-none"/>
        </w:rPr>
      </w:pPr>
      <w:r w:rsidRPr="00BD2B69">
        <w:rPr>
          <w:lang w:val="en-US" w:eastAsia="x-none"/>
        </w:rPr>
        <w:t>SSB</w:t>
      </w:r>
    </w:p>
    <w:p w14:paraId="4CEE6EA5" w14:textId="77777777" w:rsidR="005B721B" w:rsidRPr="00BD2B69" w:rsidRDefault="005B721B" w:rsidP="005B721B">
      <w:pPr>
        <w:numPr>
          <w:ilvl w:val="1"/>
          <w:numId w:val="16"/>
        </w:numPr>
        <w:tabs>
          <w:tab w:val="left" w:pos="1440"/>
        </w:tabs>
        <w:overflowPunct/>
        <w:autoSpaceDE/>
        <w:autoSpaceDN/>
        <w:adjustRightInd/>
        <w:spacing w:after="0"/>
        <w:jc w:val="left"/>
        <w:textAlignment w:val="auto"/>
        <w:rPr>
          <w:lang w:val="en-US" w:eastAsia="x-none"/>
        </w:rPr>
      </w:pPr>
      <w:r w:rsidRPr="00BD2B69">
        <w:rPr>
          <w:lang w:val="en-US" w:eastAsia="x-none"/>
        </w:rPr>
        <w:t>Periodic CSI-RS</w:t>
      </w:r>
    </w:p>
    <w:p w14:paraId="72178A74" w14:textId="77777777" w:rsidR="005B721B" w:rsidRPr="00BD2B69" w:rsidRDefault="005B721B" w:rsidP="005B721B">
      <w:pPr>
        <w:numPr>
          <w:ilvl w:val="1"/>
          <w:numId w:val="16"/>
        </w:numPr>
        <w:tabs>
          <w:tab w:val="left" w:pos="1440"/>
        </w:tabs>
        <w:overflowPunct/>
        <w:autoSpaceDE/>
        <w:autoSpaceDN/>
        <w:adjustRightInd/>
        <w:spacing w:after="0"/>
        <w:jc w:val="left"/>
        <w:textAlignment w:val="auto"/>
        <w:rPr>
          <w:lang w:val="en-US" w:eastAsia="x-none"/>
        </w:rPr>
      </w:pPr>
      <w:r w:rsidRPr="00BD2B69">
        <w:rPr>
          <w:lang w:val="en-US" w:eastAsia="x-none"/>
        </w:rPr>
        <w:t>Aperiodic CSI-RS</w:t>
      </w:r>
    </w:p>
    <w:p w14:paraId="0C276E2B" w14:textId="77777777" w:rsidR="005B721B" w:rsidRPr="00BD2B69" w:rsidRDefault="005B721B" w:rsidP="005B721B">
      <w:pPr>
        <w:numPr>
          <w:ilvl w:val="1"/>
          <w:numId w:val="16"/>
        </w:numPr>
        <w:tabs>
          <w:tab w:val="left" w:pos="1440"/>
        </w:tabs>
        <w:overflowPunct/>
        <w:autoSpaceDE/>
        <w:autoSpaceDN/>
        <w:adjustRightInd/>
        <w:spacing w:after="0"/>
        <w:jc w:val="left"/>
        <w:textAlignment w:val="auto"/>
        <w:rPr>
          <w:lang w:val="en-US" w:eastAsia="x-none"/>
        </w:rPr>
      </w:pPr>
      <w:r w:rsidRPr="00BD2B69">
        <w:rPr>
          <w:lang w:val="en-US" w:eastAsia="x-none"/>
        </w:rPr>
        <w:t>Semi-persistent CSI-RS</w:t>
      </w:r>
    </w:p>
    <w:p w14:paraId="5FBA1BFF" w14:textId="77777777" w:rsidR="005B721B" w:rsidRPr="00BD2B69" w:rsidRDefault="005B721B" w:rsidP="005B721B">
      <w:pPr>
        <w:numPr>
          <w:ilvl w:val="0"/>
          <w:numId w:val="17"/>
        </w:numPr>
        <w:overflowPunct/>
        <w:autoSpaceDE/>
        <w:autoSpaceDN/>
        <w:adjustRightInd/>
        <w:spacing w:after="0"/>
        <w:jc w:val="left"/>
        <w:textAlignment w:val="auto"/>
        <w:rPr>
          <w:lang w:val="en-US" w:eastAsia="x-none"/>
        </w:rPr>
      </w:pPr>
      <w:bookmarkStart w:id="63" w:name="_Hlk494400611"/>
      <w:r w:rsidRPr="007C4B79">
        <w:rPr>
          <w:highlight w:val="yellow"/>
          <w:lang w:val="en-US" w:eastAsia="x-none"/>
        </w:rPr>
        <w:t>FFS</w:t>
      </w:r>
      <w:r w:rsidRPr="00BD2B69">
        <w:rPr>
          <w:lang w:val="en-US" w:eastAsia="x-none"/>
        </w:rPr>
        <w:t>: Other RS (e.g. TRS, PTRS) in an RS set depending on outcome of discussions in the QCL agenda item</w:t>
      </w:r>
    </w:p>
    <w:p w14:paraId="01D0DE35" w14:textId="77777777" w:rsidR="005B721B" w:rsidRPr="00AA51AF" w:rsidRDefault="005B721B" w:rsidP="005B721B">
      <w:pPr>
        <w:numPr>
          <w:ilvl w:val="0"/>
          <w:numId w:val="17"/>
        </w:numPr>
        <w:overflowPunct/>
        <w:autoSpaceDE/>
        <w:autoSpaceDN/>
        <w:adjustRightInd/>
        <w:spacing w:after="0"/>
        <w:jc w:val="left"/>
        <w:textAlignment w:val="auto"/>
        <w:rPr>
          <w:lang w:val="en-US" w:eastAsia="x-none"/>
        </w:rPr>
      </w:pPr>
      <w:bookmarkStart w:id="64" w:name="_Hlk494400486"/>
      <w:bookmarkEnd w:id="63"/>
      <w:r w:rsidRPr="007C4B79">
        <w:rPr>
          <w:highlight w:val="yellow"/>
          <w:lang w:val="en-US" w:eastAsia="x-none"/>
        </w:rPr>
        <w:t>FFS</w:t>
      </w:r>
      <w:r w:rsidRPr="00BD2B69">
        <w:rPr>
          <w:lang w:val="en-US" w:eastAsia="x-none"/>
        </w:rPr>
        <w:t>: Mechanisms to initialize/update the ID of a DL RS(s) in the RS Set used at least for spatial QCL purposes</w:t>
      </w:r>
    </w:p>
    <w:p w14:paraId="44E93F31" w14:textId="77777777" w:rsidR="005B721B" w:rsidRPr="00BD2B69" w:rsidRDefault="005B721B" w:rsidP="005B721B">
      <w:pPr>
        <w:numPr>
          <w:ilvl w:val="1"/>
          <w:numId w:val="16"/>
        </w:numPr>
        <w:tabs>
          <w:tab w:val="left" w:pos="1440"/>
        </w:tabs>
        <w:overflowPunct/>
        <w:autoSpaceDE/>
        <w:autoSpaceDN/>
        <w:adjustRightInd/>
        <w:spacing w:after="0"/>
        <w:jc w:val="left"/>
        <w:textAlignment w:val="auto"/>
        <w:rPr>
          <w:lang w:val="en-US" w:eastAsia="x-none"/>
        </w:rPr>
      </w:pPr>
      <w:r w:rsidRPr="00BD2B69">
        <w:rPr>
          <w:lang w:val="en-US" w:eastAsia="x-none"/>
        </w:rPr>
        <w:t xml:space="preserve">At least the following two mechanisms are FFS: (1) explicit </w:t>
      </w:r>
      <w:proofErr w:type="spellStart"/>
      <w:r w:rsidRPr="00BD2B69">
        <w:rPr>
          <w:lang w:val="en-US" w:eastAsia="x-none"/>
        </w:rPr>
        <w:t>signalling</w:t>
      </w:r>
      <w:proofErr w:type="spellEnd"/>
      <w:r w:rsidRPr="00BD2B69">
        <w:rPr>
          <w:lang w:val="en-US" w:eastAsia="x-none"/>
        </w:rPr>
        <w:t xml:space="preserve"> to the UE of the DL RS(s) ID and corresponding TCI state (2) implicit association of the DL RS ID(s) to a TCI state based on measurements by the UE.</w:t>
      </w:r>
    </w:p>
    <w:p w14:paraId="432A0D86" w14:textId="77777777" w:rsidR="005B721B" w:rsidRPr="00BD2B69" w:rsidRDefault="005B721B" w:rsidP="005B721B">
      <w:pPr>
        <w:numPr>
          <w:ilvl w:val="1"/>
          <w:numId w:val="16"/>
        </w:numPr>
        <w:tabs>
          <w:tab w:val="left" w:pos="1440"/>
        </w:tabs>
        <w:overflowPunct/>
        <w:autoSpaceDE/>
        <w:autoSpaceDN/>
        <w:adjustRightInd/>
        <w:spacing w:after="0"/>
        <w:jc w:val="left"/>
        <w:textAlignment w:val="auto"/>
        <w:rPr>
          <w:lang w:val="en-US" w:eastAsia="x-none"/>
        </w:rPr>
      </w:pPr>
      <w:r w:rsidRPr="00BD2B69">
        <w:rPr>
          <w:lang w:val="en-US" w:eastAsia="x-none"/>
        </w:rPr>
        <w:t xml:space="preserve">The mechanisms used for different RS types are </w:t>
      </w:r>
      <w:r w:rsidRPr="007C4B79">
        <w:rPr>
          <w:highlight w:val="yellow"/>
          <w:lang w:val="en-US" w:eastAsia="x-none"/>
        </w:rPr>
        <w:t>FFS</w:t>
      </w:r>
    </w:p>
    <w:bookmarkEnd w:id="64"/>
    <w:p w14:paraId="3F55AC8A" w14:textId="77777777" w:rsidR="005B721B" w:rsidRPr="00BD2B69" w:rsidRDefault="005B721B" w:rsidP="005B721B">
      <w:pPr>
        <w:numPr>
          <w:ilvl w:val="0"/>
          <w:numId w:val="17"/>
        </w:numPr>
        <w:overflowPunct/>
        <w:autoSpaceDE/>
        <w:autoSpaceDN/>
        <w:adjustRightInd/>
        <w:spacing w:after="0"/>
        <w:jc w:val="left"/>
        <w:textAlignment w:val="auto"/>
        <w:rPr>
          <w:lang w:val="en-US" w:eastAsia="x-none"/>
        </w:rPr>
      </w:pPr>
      <w:r w:rsidRPr="007C4B79">
        <w:rPr>
          <w:highlight w:val="yellow"/>
          <w:lang w:val="en-US" w:eastAsia="x-none"/>
        </w:rPr>
        <w:t>FFS</w:t>
      </w:r>
      <w:r w:rsidRPr="00BD2B69">
        <w:rPr>
          <w:lang w:val="en-US" w:eastAsia="x-none"/>
        </w:rPr>
        <w:t>: Whether or not a TCI state includes other parameters(s), e.g., for PDSCH rate matching purposes</w:t>
      </w:r>
    </w:p>
    <w:p w14:paraId="54C90253" w14:textId="77777777" w:rsidR="005B721B" w:rsidRPr="00BD2B69" w:rsidRDefault="005B721B" w:rsidP="005B721B">
      <w:pPr>
        <w:numPr>
          <w:ilvl w:val="0"/>
          <w:numId w:val="17"/>
        </w:numPr>
        <w:overflowPunct/>
        <w:autoSpaceDE/>
        <w:autoSpaceDN/>
        <w:adjustRightInd/>
        <w:spacing w:after="0"/>
        <w:jc w:val="left"/>
        <w:textAlignment w:val="auto"/>
        <w:rPr>
          <w:lang w:val="en-US" w:eastAsia="x-none"/>
        </w:rPr>
      </w:pPr>
      <w:r w:rsidRPr="007C4B79">
        <w:rPr>
          <w:highlight w:val="yellow"/>
          <w:lang w:val="en-US" w:eastAsia="x-none"/>
        </w:rPr>
        <w:t>FFS</w:t>
      </w:r>
      <w:r w:rsidRPr="00BD2B69">
        <w:rPr>
          <w:lang w:val="en-US" w:eastAsia="x-none"/>
        </w:rPr>
        <w:t>: Value of N, where N is at most [3] bits</w:t>
      </w:r>
    </w:p>
    <w:p w14:paraId="09390322" w14:textId="674AF2C0" w:rsidR="005B721B" w:rsidRPr="00AA51AF" w:rsidRDefault="005B721B" w:rsidP="005B721B">
      <w:r w:rsidRPr="00AA51AF">
        <w:t>Note: More details on specification of more than one DMRS port group and more than one RS Set per TCI state is to be completed after the December release.</w:t>
      </w:r>
    </w:p>
    <w:p w14:paraId="129C83C1" w14:textId="77777777" w:rsidR="005B721B" w:rsidRDefault="005B721B" w:rsidP="005B721B"/>
    <w:p w14:paraId="1977344D" w14:textId="7455E189" w:rsidR="005B721B" w:rsidRPr="005B721B" w:rsidRDefault="005B721B" w:rsidP="005B721B">
      <w:pPr>
        <w:rPr>
          <w:b/>
          <w:highlight w:val="green"/>
        </w:rPr>
      </w:pPr>
      <w:r w:rsidRPr="005B721B">
        <w:rPr>
          <w:b/>
          <w:highlight w:val="green"/>
          <w:u w:val="single"/>
        </w:rPr>
        <w:t>Agreement</w:t>
      </w:r>
      <w:r>
        <w:rPr>
          <w:b/>
          <w:highlight w:val="green"/>
          <w:u w:val="single"/>
        </w:rPr>
        <w:t xml:space="preserve"> #2</w:t>
      </w:r>
      <w:r w:rsidR="00463779" w:rsidRPr="00463779">
        <w:rPr>
          <w:b/>
        </w:rPr>
        <w:t xml:space="preserve">: </w:t>
      </w:r>
      <w:r w:rsidRPr="00463779">
        <w:rPr>
          <w:b/>
        </w:rPr>
        <w:t>(QCL indication for PDSCH)</w:t>
      </w:r>
    </w:p>
    <w:p w14:paraId="0D1E367D" w14:textId="77777777" w:rsidR="005B721B" w:rsidRPr="00BC682A" w:rsidRDefault="005B721B" w:rsidP="005B721B">
      <w:pPr>
        <w:numPr>
          <w:ilvl w:val="0"/>
          <w:numId w:val="18"/>
        </w:numPr>
        <w:overflowPunct/>
        <w:autoSpaceDE/>
        <w:autoSpaceDN/>
        <w:adjustRightInd/>
        <w:spacing w:after="0"/>
        <w:jc w:val="left"/>
        <w:textAlignment w:val="auto"/>
      </w:pPr>
      <w:r w:rsidRPr="00BC682A">
        <w:rPr>
          <w:bCs/>
        </w:rPr>
        <w:t>For QCL indication for PDSCH</w:t>
      </w:r>
      <w:r w:rsidRPr="00BC682A">
        <w:t>:</w:t>
      </w:r>
    </w:p>
    <w:p w14:paraId="5B1D0E24" w14:textId="77777777" w:rsidR="005B721B" w:rsidRPr="00FA3C94" w:rsidRDefault="005B721B" w:rsidP="005B721B">
      <w:pPr>
        <w:numPr>
          <w:ilvl w:val="1"/>
          <w:numId w:val="18"/>
        </w:numPr>
        <w:overflowPunct/>
        <w:autoSpaceDE/>
        <w:autoSpaceDN/>
        <w:adjustRightInd/>
        <w:spacing w:after="0"/>
        <w:jc w:val="left"/>
        <w:textAlignment w:val="auto"/>
      </w:pPr>
      <w:r w:rsidRPr="00FA3C94">
        <w:t>When TCI states are used for QCL indication, the UE receives an N-bit TCI field in DCI</w:t>
      </w:r>
    </w:p>
    <w:p w14:paraId="04B457F9" w14:textId="77777777" w:rsidR="005B721B" w:rsidRPr="00FA3C94" w:rsidRDefault="005B721B" w:rsidP="005B721B">
      <w:pPr>
        <w:numPr>
          <w:ilvl w:val="2"/>
          <w:numId w:val="18"/>
        </w:numPr>
        <w:overflowPunct/>
        <w:autoSpaceDE/>
        <w:autoSpaceDN/>
        <w:adjustRightInd/>
        <w:spacing w:after="0"/>
        <w:jc w:val="left"/>
        <w:textAlignment w:val="auto"/>
      </w:pPr>
      <w:r w:rsidRPr="00FA3C94">
        <w:t xml:space="preserve">The UE assumes that the PDSCH DMRS is QCL with the DL RS(s) in the RS Set corresponding to the </w:t>
      </w:r>
      <w:proofErr w:type="spellStart"/>
      <w:r w:rsidRPr="00FA3C94">
        <w:t>signaled</w:t>
      </w:r>
      <w:proofErr w:type="spellEnd"/>
      <w:r w:rsidRPr="00FA3C94">
        <w:t xml:space="preserve"> TCI state</w:t>
      </w:r>
    </w:p>
    <w:p w14:paraId="159FAFCB" w14:textId="77777777" w:rsidR="005B721B" w:rsidRPr="00FA3C94" w:rsidRDefault="005B721B" w:rsidP="005B721B">
      <w:pPr>
        <w:numPr>
          <w:ilvl w:val="3"/>
          <w:numId w:val="18"/>
        </w:numPr>
        <w:overflowPunct/>
        <w:autoSpaceDE/>
        <w:autoSpaceDN/>
        <w:adjustRightInd/>
        <w:spacing w:after="0"/>
        <w:jc w:val="left"/>
        <w:textAlignment w:val="auto"/>
      </w:pPr>
      <w:r w:rsidRPr="007C4B79">
        <w:rPr>
          <w:highlight w:val="yellow"/>
        </w:rPr>
        <w:t>FFS</w:t>
      </w:r>
      <w:r w:rsidRPr="00FA3C94">
        <w:t>: whether or not a QCL type is configured, configuration details are for further study</w:t>
      </w:r>
    </w:p>
    <w:p w14:paraId="2A27CB66" w14:textId="77777777" w:rsidR="005B721B" w:rsidRPr="00FA3C94" w:rsidRDefault="005B721B" w:rsidP="005B721B">
      <w:pPr>
        <w:numPr>
          <w:ilvl w:val="1"/>
          <w:numId w:val="18"/>
        </w:numPr>
        <w:overflowPunct/>
        <w:autoSpaceDE/>
        <w:autoSpaceDN/>
        <w:adjustRightInd/>
        <w:spacing w:after="0"/>
        <w:jc w:val="left"/>
        <w:textAlignment w:val="auto"/>
      </w:pPr>
      <w:r w:rsidRPr="00FA3C94">
        <w:t xml:space="preserve"> Whether or not the TCI field is always present in a given DL-related DCI is </w:t>
      </w:r>
      <w:r w:rsidRPr="007C4B79">
        <w:rPr>
          <w:highlight w:val="yellow"/>
        </w:rPr>
        <w:t>FFS</w:t>
      </w:r>
    </w:p>
    <w:p w14:paraId="53B2DAED" w14:textId="77777777" w:rsidR="005B721B" w:rsidRPr="00FA3C94" w:rsidRDefault="005B721B" w:rsidP="005B721B">
      <w:pPr>
        <w:numPr>
          <w:ilvl w:val="1"/>
          <w:numId w:val="18"/>
        </w:numPr>
        <w:overflowPunct/>
        <w:autoSpaceDE/>
        <w:autoSpaceDN/>
        <w:adjustRightInd/>
        <w:spacing w:after="0"/>
        <w:jc w:val="left"/>
        <w:textAlignment w:val="auto"/>
      </w:pPr>
      <w:r w:rsidRPr="007C4B79">
        <w:rPr>
          <w:highlight w:val="yellow"/>
        </w:rPr>
        <w:t>FFS</w:t>
      </w:r>
      <w:r w:rsidRPr="00FA3C94">
        <w:t>: Whether or not the TCI field is in the same DCI as that containing the PDSCH scheduling assignment</w:t>
      </w:r>
    </w:p>
    <w:p w14:paraId="0F858BE5" w14:textId="77777777" w:rsidR="005B721B" w:rsidRPr="00FA3C94" w:rsidRDefault="005B721B" w:rsidP="005B721B">
      <w:pPr>
        <w:numPr>
          <w:ilvl w:val="0"/>
          <w:numId w:val="18"/>
        </w:numPr>
        <w:overflowPunct/>
        <w:autoSpaceDE/>
        <w:autoSpaceDN/>
        <w:adjustRightInd/>
        <w:spacing w:after="0"/>
        <w:jc w:val="left"/>
        <w:textAlignment w:val="auto"/>
      </w:pPr>
      <w:r w:rsidRPr="00BC3A8B">
        <w:t>FFS</w:t>
      </w:r>
      <w:r w:rsidRPr="00FA3C94">
        <w:t>: Timing between when the UE receives a QCL configuration/indication and the first time that the QCL assumption may be applied for demodulation of PDSCH or PDCCH</w:t>
      </w:r>
    </w:p>
    <w:p w14:paraId="455EFF01" w14:textId="77777777" w:rsidR="005B721B" w:rsidRPr="005B721B" w:rsidRDefault="005B721B" w:rsidP="005B721B"/>
    <w:p w14:paraId="39B2C71D" w14:textId="7B027304" w:rsidR="005B721B" w:rsidRPr="007D7074" w:rsidRDefault="005B721B" w:rsidP="005B721B">
      <w:pPr>
        <w:rPr>
          <w:b/>
        </w:rPr>
      </w:pPr>
      <w:r w:rsidRPr="005B721B">
        <w:rPr>
          <w:b/>
          <w:highlight w:val="green"/>
          <w:u w:val="single"/>
        </w:rPr>
        <w:t>Agreement</w:t>
      </w:r>
      <w:r>
        <w:rPr>
          <w:b/>
          <w:highlight w:val="green"/>
          <w:u w:val="single"/>
        </w:rPr>
        <w:t xml:space="preserve"> #3</w:t>
      </w:r>
      <w:r w:rsidR="00463779" w:rsidRPr="00463779">
        <w:rPr>
          <w:b/>
        </w:rPr>
        <w:t>:</w:t>
      </w:r>
      <w:r w:rsidRPr="00463779">
        <w:rPr>
          <w:b/>
        </w:rPr>
        <w:t xml:space="preserve"> (QCL indication for PDCCH)</w:t>
      </w:r>
    </w:p>
    <w:p w14:paraId="1A8D7489" w14:textId="77777777" w:rsidR="005B721B" w:rsidRPr="007D7074" w:rsidRDefault="005B721B" w:rsidP="005B721B">
      <w:r w:rsidRPr="007D7074">
        <w:t>The QCL configuration for PDCCH contains the information which provides a reference to a TCI state</w:t>
      </w:r>
    </w:p>
    <w:p w14:paraId="3FBC6CCF" w14:textId="77777777" w:rsidR="005B721B" w:rsidRDefault="005B721B" w:rsidP="005B721B">
      <w:pPr>
        <w:numPr>
          <w:ilvl w:val="0"/>
          <w:numId w:val="17"/>
        </w:numPr>
        <w:overflowPunct/>
        <w:autoSpaceDE/>
        <w:autoSpaceDN/>
        <w:adjustRightInd/>
        <w:spacing w:after="0"/>
        <w:jc w:val="left"/>
        <w:textAlignment w:val="auto"/>
        <w:rPr>
          <w:lang w:val="en-US" w:eastAsia="x-none"/>
        </w:rPr>
      </w:pPr>
      <w:r w:rsidRPr="007C4B79">
        <w:rPr>
          <w:highlight w:val="yellow"/>
          <w:lang w:val="en-US" w:eastAsia="x-none"/>
        </w:rPr>
        <w:t>Alt 1</w:t>
      </w:r>
      <w:r w:rsidRPr="00BD2B69">
        <w:rPr>
          <w:lang w:val="en-US" w:eastAsia="x-none"/>
        </w:rPr>
        <w:t>: The QCL configuration/indication is on a per CORESET basis</w:t>
      </w:r>
    </w:p>
    <w:p w14:paraId="3AA70E27" w14:textId="77777777" w:rsidR="005B721B" w:rsidRPr="00BD2B69" w:rsidRDefault="005B721B" w:rsidP="005B721B">
      <w:pPr>
        <w:numPr>
          <w:ilvl w:val="1"/>
          <w:numId w:val="17"/>
        </w:numPr>
        <w:overflowPunct/>
        <w:autoSpaceDE/>
        <w:autoSpaceDN/>
        <w:adjustRightInd/>
        <w:spacing w:after="0"/>
        <w:jc w:val="left"/>
        <w:textAlignment w:val="auto"/>
        <w:rPr>
          <w:lang w:val="en-US" w:eastAsia="x-none"/>
        </w:rPr>
      </w:pPr>
      <w:r w:rsidRPr="00535A25">
        <w:rPr>
          <w:lang w:val="en-US" w:eastAsia="x-none"/>
        </w:rPr>
        <w:t>The UE applies the QCL assumption on the associated CORESET monitoring occasions. All search space(s) within the CORESET utilize the same QCL.</w:t>
      </w:r>
    </w:p>
    <w:p w14:paraId="35D6B68D" w14:textId="77777777" w:rsidR="005B721B" w:rsidRDefault="005B721B" w:rsidP="005B721B">
      <w:pPr>
        <w:numPr>
          <w:ilvl w:val="0"/>
          <w:numId w:val="17"/>
        </w:numPr>
        <w:overflowPunct/>
        <w:autoSpaceDE/>
        <w:autoSpaceDN/>
        <w:adjustRightInd/>
        <w:spacing w:after="0"/>
        <w:jc w:val="left"/>
        <w:textAlignment w:val="auto"/>
        <w:rPr>
          <w:lang w:val="en-US" w:eastAsia="x-none"/>
        </w:rPr>
      </w:pPr>
      <w:r w:rsidRPr="007C4B79">
        <w:rPr>
          <w:highlight w:val="yellow"/>
          <w:lang w:val="en-US" w:eastAsia="x-none"/>
        </w:rPr>
        <w:t>Alt 2</w:t>
      </w:r>
      <w:r w:rsidRPr="00BD2B69">
        <w:rPr>
          <w:lang w:val="en-US" w:eastAsia="x-none"/>
        </w:rPr>
        <w:t>: The QCL configuration/indication is on a per search space basis</w:t>
      </w:r>
    </w:p>
    <w:p w14:paraId="09260489" w14:textId="77777777" w:rsidR="005B721B" w:rsidRPr="00BD2B69" w:rsidRDefault="005B721B" w:rsidP="005B721B">
      <w:pPr>
        <w:numPr>
          <w:ilvl w:val="1"/>
          <w:numId w:val="17"/>
        </w:numPr>
        <w:overflowPunct/>
        <w:autoSpaceDE/>
        <w:autoSpaceDN/>
        <w:adjustRightInd/>
        <w:spacing w:after="0"/>
        <w:jc w:val="left"/>
        <w:textAlignment w:val="auto"/>
        <w:rPr>
          <w:lang w:val="en-US" w:eastAsia="x-none"/>
        </w:rPr>
      </w:pPr>
      <w:r w:rsidRPr="00535A25">
        <w:rPr>
          <w:lang w:val="en-US" w:eastAsia="x-none"/>
        </w:rPr>
        <w:lastRenderedPageBreak/>
        <w:t>The UE applies the QCL assumption on an associated search space. This could mean that in the case where there are multiple search spaces within a CORESET, the UE may be configured with different QCL assumptions for different search spaces.</w:t>
      </w:r>
    </w:p>
    <w:p w14:paraId="1288AFEC" w14:textId="77777777" w:rsidR="005B721B" w:rsidRPr="00BD2B69" w:rsidRDefault="005B721B" w:rsidP="005B721B">
      <w:pPr>
        <w:numPr>
          <w:ilvl w:val="0"/>
          <w:numId w:val="17"/>
        </w:numPr>
        <w:overflowPunct/>
        <w:autoSpaceDE/>
        <w:autoSpaceDN/>
        <w:adjustRightInd/>
        <w:spacing w:after="0"/>
        <w:jc w:val="left"/>
        <w:textAlignment w:val="auto"/>
        <w:rPr>
          <w:lang w:val="en-US" w:eastAsia="x-none"/>
        </w:rPr>
      </w:pPr>
      <w:r w:rsidRPr="00BD2B69">
        <w:rPr>
          <w:lang w:val="en-US" w:eastAsia="x-none"/>
        </w:rPr>
        <w:t>Note: The indication of QCL configuration is done by RRC or RRC + MAC CE (FFS: by DCI)</w:t>
      </w:r>
    </w:p>
    <w:p w14:paraId="20D1B466" w14:textId="47BF69D1" w:rsidR="005B721B" w:rsidRDefault="005B721B" w:rsidP="005B721B">
      <w:r w:rsidRPr="007D7074">
        <w:t>Note: The above options are provided as input to the control channel agenda item discussion</w:t>
      </w:r>
    </w:p>
    <w:p w14:paraId="5BB85FE5" w14:textId="5B2C2162" w:rsidR="00463779" w:rsidRPr="00826551" w:rsidRDefault="00463779" w:rsidP="00463779">
      <w:pPr>
        <w:rPr>
          <w:b/>
          <w:lang w:eastAsia="x-none"/>
        </w:rPr>
      </w:pPr>
      <w:r w:rsidRPr="00463779">
        <w:rPr>
          <w:b/>
          <w:highlight w:val="green"/>
          <w:u w:val="single"/>
          <w:lang w:eastAsia="x-none"/>
        </w:rPr>
        <w:t>Agreement #4</w:t>
      </w:r>
      <w:r>
        <w:rPr>
          <w:b/>
          <w:lang w:eastAsia="x-none"/>
        </w:rPr>
        <w:t xml:space="preserve">: </w:t>
      </w:r>
      <w:r w:rsidRPr="00463779">
        <w:rPr>
          <w:b/>
          <w:lang w:eastAsia="x-none"/>
        </w:rPr>
        <w:t>(L1-RSRP measurement/reporting on SSB)</w:t>
      </w:r>
    </w:p>
    <w:p w14:paraId="4B43C5B5" w14:textId="77777777" w:rsidR="00463779" w:rsidRPr="00826551" w:rsidRDefault="00463779" w:rsidP="00463779">
      <w:pPr>
        <w:pStyle w:val="ListParagraph"/>
        <w:numPr>
          <w:ilvl w:val="0"/>
          <w:numId w:val="20"/>
        </w:numPr>
        <w:spacing w:after="0"/>
        <w:rPr>
          <w:szCs w:val="20"/>
        </w:rPr>
      </w:pPr>
      <w:r w:rsidRPr="00826551">
        <w:rPr>
          <w:szCs w:val="20"/>
        </w:rPr>
        <w:t xml:space="preserve">Support configuration of SSB for a UE to measure and report one or more L1-RSRP(s) </w:t>
      </w:r>
    </w:p>
    <w:p w14:paraId="020491B7" w14:textId="77777777" w:rsidR="00463779" w:rsidRPr="00826551" w:rsidRDefault="00463779" w:rsidP="00463779">
      <w:pPr>
        <w:pStyle w:val="ListParagraph"/>
        <w:numPr>
          <w:ilvl w:val="0"/>
          <w:numId w:val="20"/>
        </w:numPr>
        <w:spacing w:after="0"/>
        <w:ind w:left="1800"/>
        <w:rPr>
          <w:szCs w:val="20"/>
        </w:rPr>
      </w:pPr>
      <w:r w:rsidRPr="007C4B79">
        <w:rPr>
          <w:szCs w:val="20"/>
          <w:highlight w:val="yellow"/>
        </w:rPr>
        <w:t>FFS</w:t>
      </w:r>
      <w:r w:rsidRPr="00826551">
        <w:rPr>
          <w:szCs w:val="20"/>
        </w:rPr>
        <w:t>: whether the set of SSBs is all of the SSB beams or a subset of them</w:t>
      </w:r>
    </w:p>
    <w:p w14:paraId="0456CE9C" w14:textId="77777777" w:rsidR="00463779" w:rsidRPr="00826551" w:rsidRDefault="00463779" w:rsidP="00463779">
      <w:pPr>
        <w:pStyle w:val="ListParagraph"/>
        <w:numPr>
          <w:ilvl w:val="0"/>
          <w:numId w:val="20"/>
        </w:numPr>
        <w:spacing w:after="0"/>
        <w:ind w:left="1800"/>
        <w:rPr>
          <w:szCs w:val="20"/>
        </w:rPr>
      </w:pPr>
      <w:r w:rsidRPr="007C4B79">
        <w:rPr>
          <w:b/>
          <w:szCs w:val="20"/>
          <w:highlight w:val="yellow"/>
        </w:rPr>
        <w:t>Alt1</w:t>
      </w:r>
      <w:r w:rsidRPr="00826551">
        <w:rPr>
          <w:szCs w:val="20"/>
        </w:rPr>
        <w:t>: Support configuration of SSB resources within a resource setting for beam management.</w:t>
      </w:r>
    </w:p>
    <w:p w14:paraId="1140E1D6" w14:textId="77777777" w:rsidR="00463779" w:rsidRPr="00826551" w:rsidRDefault="00463779" w:rsidP="00463779">
      <w:pPr>
        <w:pStyle w:val="ListParagraph"/>
        <w:numPr>
          <w:ilvl w:val="1"/>
          <w:numId w:val="20"/>
        </w:numPr>
        <w:spacing w:after="0"/>
        <w:ind w:left="2520"/>
        <w:rPr>
          <w:szCs w:val="20"/>
        </w:rPr>
      </w:pPr>
      <w:r w:rsidRPr="00826551">
        <w:rPr>
          <w:szCs w:val="20"/>
        </w:rPr>
        <w:t>L1-RSRP measurement on these resources is reported</w:t>
      </w:r>
    </w:p>
    <w:p w14:paraId="01248AD4" w14:textId="77777777" w:rsidR="00463779" w:rsidRPr="00826551" w:rsidRDefault="00463779" w:rsidP="00463779">
      <w:pPr>
        <w:pStyle w:val="ListParagraph"/>
        <w:numPr>
          <w:ilvl w:val="0"/>
          <w:numId w:val="20"/>
        </w:numPr>
        <w:spacing w:after="0"/>
        <w:ind w:left="1800"/>
        <w:rPr>
          <w:szCs w:val="20"/>
        </w:rPr>
      </w:pPr>
      <w:r w:rsidRPr="007C4B79">
        <w:rPr>
          <w:b/>
          <w:szCs w:val="20"/>
          <w:highlight w:val="yellow"/>
        </w:rPr>
        <w:t>Alt2</w:t>
      </w:r>
      <w:r w:rsidRPr="00826551">
        <w:rPr>
          <w:szCs w:val="20"/>
        </w:rPr>
        <w:t>: Support configuration of the RS type (e.g. SSB, CSI-RS) in a reporting setting for beam management.</w:t>
      </w:r>
    </w:p>
    <w:p w14:paraId="71EEA52A" w14:textId="77777777" w:rsidR="00463779" w:rsidRPr="00826551" w:rsidRDefault="00463779" w:rsidP="00463779">
      <w:pPr>
        <w:pStyle w:val="ListParagraph"/>
        <w:numPr>
          <w:ilvl w:val="1"/>
          <w:numId w:val="20"/>
        </w:numPr>
        <w:spacing w:after="0"/>
        <w:ind w:left="2520"/>
        <w:rPr>
          <w:szCs w:val="20"/>
        </w:rPr>
      </w:pPr>
      <w:r w:rsidRPr="00826551">
        <w:rPr>
          <w:szCs w:val="20"/>
        </w:rPr>
        <w:t>L1-RSRP measurement on these resources is reported</w:t>
      </w:r>
    </w:p>
    <w:p w14:paraId="6B434304" w14:textId="77777777" w:rsidR="00463779" w:rsidRPr="00826551" w:rsidRDefault="00463779" w:rsidP="00463779">
      <w:pPr>
        <w:pStyle w:val="ListParagraph"/>
        <w:numPr>
          <w:ilvl w:val="0"/>
          <w:numId w:val="20"/>
        </w:numPr>
        <w:spacing w:after="0"/>
        <w:rPr>
          <w:szCs w:val="20"/>
        </w:rPr>
      </w:pPr>
      <w:r w:rsidRPr="00826551">
        <w:rPr>
          <w:szCs w:val="20"/>
        </w:rPr>
        <w:t>Down-select between the two options</w:t>
      </w:r>
    </w:p>
    <w:p w14:paraId="154B48FA" w14:textId="06FAB0E5" w:rsidR="00463779" w:rsidRDefault="00463779" w:rsidP="005B721B"/>
    <w:p w14:paraId="778783BD" w14:textId="415A8716" w:rsidR="005B69C3" w:rsidRDefault="005B69C3" w:rsidP="005B721B">
      <w:r>
        <w:t>The following agreement was made in RAN1 Ad Hoc #1 (Spokane) regarding PDCCH robustness</w:t>
      </w:r>
    </w:p>
    <w:p w14:paraId="67E26FF7" w14:textId="7E83A6E3" w:rsidR="005B69C3" w:rsidRPr="00030B2C" w:rsidRDefault="005B69C3" w:rsidP="005B69C3">
      <w:pPr>
        <w:rPr>
          <w:rFonts w:eastAsia="MS Mincho"/>
          <w:b/>
          <w:u w:val="single"/>
          <w:lang w:val="en-US" w:eastAsia="ja-JP"/>
        </w:rPr>
      </w:pPr>
      <w:r>
        <w:rPr>
          <w:rFonts w:eastAsia="MS Mincho" w:hint="eastAsia"/>
          <w:b/>
          <w:highlight w:val="green"/>
          <w:u w:val="single"/>
          <w:lang w:val="en-US" w:eastAsia="ja-JP"/>
        </w:rPr>
        <w:t>Agreement #5</w:t>
      </w:r>
      <w:r w:rsidRPr="005B69C3">
        <w:rPr>
          <w:rFonts w:eastAsia="MS Mincho" w:hint="eastAsia"/>
          <w:b/>
          <w:lang w:val="en-US" w:eastAsia="ja-JP"/>
        </w:rPr>
        <w:t>:</w:t>
      </w:r>
    </w:p>
    <w:p w14:paraId="74EE4BC4" w14:textId="77777777" w:rsidR="005B69C3" w:rsidRPr="006B13A0" w:rsidRDefault="005B69C3" w:rsidP="005B69C3">
      <w:pPr>
        <w:numPr>
          <w:ilvl w:val="0"/>
          <w:numId w:val="22"/>
        </w:numPr>
        <w:overflowPunct/>
        <w:autoSpaceDE/>
        <w:autoSpaceDN/>
        <w:adjustRightInd/>
        <w:spacing w:after="0"/>
        <w:jc w:val="left"/>
        <w:textAlignment w:val="auto"/>
        <w:rPr>
          <w:rFonts w:eastAsia="MS Mincho"/>
          <w:lang w:val="en-US" w:eastAsia="ja-JP"/>
        </w:rPr>
      </w:pPr>
      <w:r w:rsidRPr="006B13A0">
        <w:rPr>
          <w:rFonts w:eastAsia="MS Mincho"/>
          <w:lang w:val="en-US" w:eastAsia="ja-JP"/>
        </w:rPr>
        <w:t>NR-PDCCH transmission supports robustness against beam pair link blocking</w:t>
      </w:r>
    </w:p>
    <w:p w14:paraId="74DD93C3" w14:textId="77777777" w:rsidR="005B69C3" w:rsidRPr="006B13A0" w:rsidRDefault="005B69C3" w:rsidP="005B69C3">
      <w:pPr>
        <w:numPr>
          <w:ilvl w:val="1"/>
          <w:numId w:val="22"/>
        </w:numPr>
        <w:overflowPunct/>
        <w:autoSpaceDE/>
        <w:autoSpaceDN/>
        <w:adjustRightInd/>
        <w:spacing w:after="0"/>
        <w:jc w:val="left"/>
        <w:textAlignment w:val="auto"/>
        <w:rPr>
          <w:rFonts w:eastAsia="MS Mincho"/>
          <w:lang w:val="en-US" w:eastAsia="ja-JP"/>
        </w:rPr>
      </w:pPr>
      <w:r w:rsidRPr="006B13A0">
        <w:rPr>
          <w:rFonts w:eastAsia="MS Mincho"/>
          <w:lang w:val="en-US" w:eastAsia="ja-JP"/>
        </w:rPr>
        <w:t>UE can be configured to monitor NR-PDCCH on M beam pair links simultaneously, where</w:t>
      </w:r>
    </w:p>
    <w:p w14:paraId="737A9FE4" w14:textId="77777777" w:rsidR="005B69C3" w:rsidRPr="006B13A0" w:rsidRDefault="005B69C3" w:rsidP="005B69C3">
      <w:pPr>
        <w:numPr>
          <w:ilvl w:val="2"/>
          <w:numId w:val="22"/>
        </w:numPr>
        <w:overflowPunct/>
        <w:autoSpaceDE/>
        <w:autoSpaceDN/>
        <w:adjustRightInd/>
        <w:spacing w:after="0"/>
        <w:jc w:val="left"/>
        <w:textAlignment w:val="auto"/>
        <w:rPr>
          <w:rFonts w:eastAsia="MS Mincho"/>
          <w:lang w:val="en-US" w:eastAsia="ja-JP"/>
        </w:rPr>
      </w:pPr>
      <w:r w:rsidRPr="006B13A0">
        <w:rPr>
          <w:rFonts w:eastAsia="MS Mincho"/>
          <w:lang w:val="en-US" w:eastAsia="ja-JP"/>
        </w:rPr>
        <w:t>M≥1. Maximum value of M may depend at least on UE capability.</w:t>
      </w:r>
    </w:p>
    <w:p w14:paraId="4254D800" w14:textId="77777777" w:rsidR="005B69C3" w:rsidRPr="0082116D" w:rsidRDefault="005B69C3" w:rsidP="005B69C3">
      <w:pPr>
        <w:numPr>
          <w:ilvl w:val="2"/>
          <w:numId w:val="22"/>
        </w:numPr>
        <w:overflowPunct/>
        <w:autoSpaceDE/>
        <w:autoSpaceDN/>
        <w:adjustRightInd/>
        <w:spacing w:after="0"/>
        <w:jc w:val="left"/>
        <w:textAlignment w:val="auto"/>
        <w:rPr>
          <w:rFonts w:eastAsia="MS Mincho"/>
          <w:lang w:val="en-US" w:eastAsia="ja-JP"/>
        </w:rPr>
      </w:pPr>
      <w:r w:rsidRPr="006B13A0">
        <w:rPr>
          <w:rFonts w:eastAsia="MS Mincho"/>
          <w:lang w:val="en-US" w:eastAsia="ja-JP"/>
        </w:rPr>
        <w:t xml:space="preserve">FFS: UE may choose at least one beam </w:t>
      </w:r>
      <w:r>
        <w:rPr>
          <w:rFonts w:eastAsia="MS Mincho"/>
          <w:lang w:val="en-US" w:eastAsia="ja-JP"/>
        </w:rPr>
        <w:t>out of M for NR-PDCCH reception</w:t>
      </w:r>
    </w:p>
    <w:p w14:paraId="4BEF60AD" w14:textId="77777777" w:rsidR="005B69C3" w:rsidRPr="009E5989" w:rsidRDefault="005B69C3" w:rsidP="005B69C3">
      <w:pPr>
        <w:numPr>
          <w:ilvl w:val="1"/>
          <w:numId w:val="22"/>
        </w:numPr>
        <w:overflowPunct/>
        <w:autoSpaceDE/>
        <w:autoSpaceDN/>
        <w:adjustRightInd/>
        <w:spacing w:after="0"/>
        <w:jc w:val="left"/>
        <w:textAlignment w:val="auto"/>
        <w:rPr>
          <w:rFonts w:eastAsia="MS Mincho"/>
          <w:highlight w:val="yellow"/>
          <w:lang w:val="en-US" w:eastAsia="ja-JP"/>
        </w:rPr>
      </w:pPr>
      <w:r w:rsidRPr="009E5989">
        <w:rPr>
          <w:rFonts w:eastAsia="MS Mincho"/>
          <w:highlight w:val="yellow"/>
          <w:lang w:val="en-US" w:eastAsia="ja-JP"/>
        </w:rPr>
        <w:t>UE can be configured to monitor NR-PDCCH on different beam pair link(s) in different NR-PDCCH OFDM symbols</w:t>
      </w:r>
    </w:p>
    <w:p w14:paraId="395C9D2C" w14:textId="77777777" w:rsidR="005B69C3" w:rsidRPr="006B13A0" w:rsidRDefault="005B69C3" w:rsidP="005B69C3">
      <w:pPr>
        <w:numPr>
          <w:ilvl w:val="2"/>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FFS: </w:t>
      </w:r>
      <w:r w:rsidRPr="006B13A0">
        <w:rPr>
          <w:rFonts w:eastAsia="MS Mincho"/>
          <w:lang w:val="en-US" w:eastAsia="ja-JP"/>
        </w:rPr>
        <w:t xml:space="preserve">NR-PDCCH on one beam pair link is monitored with shorter duty cycle than other beam pair link(s). </w:t>
      </w:r>
    </w:p>
    <w:p w14:paraId="31067009" w14:textId="77777777" w:rsidR="005B69C3" w:rsidRDefault="005B69C3" w:rsidP="005B69C3">
      <w:pPr>
        <w:numPr>
          <w:ilvl w:val="2"/>
          <w:numId w:val="22"/>
        </w:numPr>
        <w:overflowPunct/>
        <w:autoSpaceDE/>
        <w:autoSpaceDN/>
        <w:adjustRightInd/>
        <w:spacing w:after="0"/>
        <w:jc w:val="left"/>
        <w:textAlignment w:val="auto"/>
        <w:rPr>
          <w:rFonts w:eastAsia="MS Mincho"/>
          <w:lang w:val="en-US" w:eastAsia="ja-JP"/>
        </w:rPr>
      </w:pPr>
      <w:r w:rsidRPr="006B13A0">
        <w:rPr>
          <w:rFonts w:eastAsia="MS Mincho"/>
          <w:lang w:val="en-US" w:eastAsia="ja-JP"/>
        </w:rPr>
        <w:t>FFS: time granularity of configuration, e.g. slot level configuration, symbol level configuration</w:t>
      </w:r>
    </w:p>
    <w:p w14:paraId="5F04D4F2" w14:textId="77777777" w:rsidR="005B69C3" w:rsidRPr="006B13A0" w:rsidRDefault="005B69C3" w:rsidP="005B69C3">
      <w:pPr>
        <w:numPr>
          <w:ilvl w:val="2"/>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FFS: Note that this configuration applies to scenario where UE may not have multiple RF chains</w:t>
      </w:r>
    </w:p>
    <w:p w14:paraId="576A3349" w14:textId="77777777" w:rsidR="005B69C3" w:rsidRPr="006B13A0" w:rsidRDefault="005B69C3" w:rsidP="005B69C3">
      <w:pPr>
        <w:numPr>
          <w:ilvl w:val="1"/>
          <w:numId w:val="22"/>
        </w:numPr>
        <w:overflowPunct/>
        <w:autoSpaceDE/>
        <w:autoSpaceDN/>
        <w:adjustRightInd/>
        <w:spacing w:after="0"/>
        <w:jc w:val="left"/>
        <w:textAlignment w:val="auto"/>
        <w:rPr>
          <w:rFonts w:eastAsia="MS Mincho"/>
          <w:lang w:val="en-US" w:eastAsia="ja-JP"/>
        </w:rPr>
      </w:pPr>
      <w:r w:rsidRPr="006B13A0">
        <w:rPr>
          <w:rFonts w:eastAsia="MS Mincho"/>
          <w:lang w:val="en-US" w:eastAsia="ja-JP"/>
        </w:rPr>
        <w:t>FFS: The definition of monitoring NR-PDCCH on beam pair link(s).</w:t>
      </w:r>
    </w:p>
    <w:p w14:paraId="203E5C86" w14:textId="77777777" w:rsidR="005B69C3" w:rsidRPr="006B13A0" w:rsidRDefault="005B69C3" w:rsidP="005B69C3">
      <w:pPr>
        <w:numPr>
          <w:ilvl w:val="1"/>
          <w:numId w:val="22"/>
        </w:numPr>
        <w:overflowPunct/>
        <w:autoSpaceDE/>
        <w:autoSpaceDN/>
        <w:adjustRightInd/>
        <w:spacing w:after="0"/>
        <w:jc w:val="left"/>
        <w:textAlignment w:val="auto"/>
        <w:rPr>
          <w:rFonts w:eastAsia="MS Mincho"/>
          <w:lang w:val="en-US" w:eastAsia="ja-JP"/>
        </w:rPr>
      </w:pPr>
      <w:r w:rsidRPr="006B13A0">
        <w:rPr>
          <w:rFonts w:eastAsia="MS Mincho"/>
          <w:lang w:val="en-US" w:eastAsia="ja-JP"/>
        </w:rPr>
        <w:t>Parameters related to UE Rx beam setting for monitoring NR-PDCCH on multiple beam pair links are configured by higher layer signaling or MAC CE and/or consid</w:t>
      </w:r>
      <w:r>
        <w:rPr>
          <w:rFonts w:eastAsia="MS Mincho"/>
          <w:lang w:val="en-US" w:eastAsia="ja-JP"/>
        </w:rPr>
        <w:t>ered in the search space design</w:t>
      </w:r>
    </w:p>
    <w:p w14:paraId="137054D4" w14:textId="77777777" w:rsidR="005B69C3" w:rsidRDefault="005B69C3" w:rsidP="005B69C3">
      <w:pPr>
        <w:numPr>
          <w:ilvl w:val="2"/>
          <w:numId w:val="22"/>
        </w:numPr>
        <w:overflowPunct/>
        <w:autoSpaceDE/>
        <w:autoSpaceDN/>
        <w:adjustRightInd/>
        <w:spacing w:after="0"/>
        <w:jc w:val="left"/>
        <w:textAlignment w:val="auto"/>
        <w:rPr>
          <w:rFonts w:eastAsia="MS Mincho"/>
          <w:lang w:val="en-US" w:eastAsia="ja-JP"/>
        </w:rPr>
      </w:pPr>
      <w:r w:rsidRPr="006B13A0">
        <w:rPr>
          <w:rFonts w:eastAsia="MS Mincho"/>
          <w:lang w:val="en-US" w:eastAsia="ja-JP"/>
        </w:rPr>
        <w:t>FFS: Required parameters</w:t>
      </w:r>
    </w:p>
    <w:p w14:paraId="5772FBD1" w14:textId="77777777" w:rsidR="005B69C3" w:rsidRPr="006B13A0" w:rsidRDefault="005B69C3" w:rsidP="005B69C3">
      <w:pPr>
        <w:numPr>
          <w:ilvl w:val="2"/>
          <w:numId w:val="22"/>
        </w:numPr>
        <w:overflowPunct/>
        <w:autoSpaceDE/>
        <w:autoSpaceDN/>
        <w:adjustRightInd/>
        <w:spacing w:after="0"/>
        <w:jc w:val="left"/>
        <w:textAlignment w:val="auto"/>
        <w:rPr>
          <w:rFonts w:eastAsia="MS Mincho"/>
          <w:lang w:val="en-US" w:eastAsia="ja-JP"/>
        </w:rPr>
      </w:pPr>
      <w:r>
        <w:rPr>
          <w:rFonts w:eastAsia="MS Mincho" w:hint="eastAsia"/>
          <w:lang w:val="en-US" w:eastAsia="ja-JP"/>
        </w:rPr>
        <w:t>FFS: Need to support both higher layer signaling and MAC CE</w:t>
      </w:r>
    </w:p>
    <w:p w14:paraId="2289B3D6" w14:textId="0C606DA4" w:rsidR="005B721B" w:rsidRDefault="005B721B" w:rsidP="005B721B"/>
    <w:p w14:paraId="6A5AF6C1" w14:textId="49ABD176" w:rsidR="003870D7" w:rsidRDefault="003870D7" w:rsidP="005B721B">
      <w:r>
        <w:t>The following agreement was made in RAN1 #86b (Lisbon) regarding beam management without beam indication</w:t>
      </w:r>
    </w:p>
    <w:p w14:paraId="537D714F" w14:textId="3B8C504A" w:rsidR="003870D7" w:rsidRPr="00037FA1" w:rsidRDefault="003870D7" w:rsidP="003870D7">
      <w:pPr>
        <w:snapToGrid w:val="0"/>
        <w:rPr>
          <w:rFonts w:eastAsia="MS Mincho"/>
          <w:lang w:eastAsia="ja-JP"/>
        </w:rPr>
      </w:pPr>
      <w:r w:rsidRPr="003870D7">
        <w:rPr>
          <w:rFonts w:eastAsia="MS Mincho"/>
          <w:b/>
          <w:highlight w:val="green"/>
          <w:u w:val="single"/>
          <w:lang w:eastAsia="ja-JP"/>
        </w:rPr>
        <w:t>Agreements #6</w:t>
      </w:r>
      <w:r w:rsidRPr="00037FA1">
        <w:rPr>
          <w:rFonts w:eastAsia="MS Mincho"/>
          <w:highlight w:val="green"/>
          <w:lang w:eastAsia="ja-JP"/>
        </w:rPr>
        <w:t>:</w:t>
      </w:r>
    </w:p>
    <w:p w14:paraId="0E70B4B4" w14:textId="77777777" w:rsidR="003870D7" w:rsidRPr="009E5989" w:rsidRDefault="003870D7" w:rsidP="003870D7">
      <w:pPr>
        <w:numPr>
          <w:ilvl w:val="0"/>
          <w:numId w:val="30"/>
        </w:numPr>
        <w:overflowPunct/>
        <w:autoSpaceDE/>
        <w:autoSpaceDN/>
        <w:adjustRightInd/>
        <w:snapToGrid w:val="0"/>
        <w:spacing w:after="0"/>
        <w:textAlignment w:val="auto"/>
        <w:rPr>
          <w:rFonts w:eastAsia="MS Mincho"/>
          <w:highlight w:val="yellow"/>
          <w:lang w:val="en-US" w:eastAsia="ja-JP"/>
        </w:rPr>
      </w:pPr>
      <w:r w:rsidRPr="009E5989">
        <w:rPr>
          <w:rFonts w:eastAsia="MS Mincho"/>
          <w:highlight w:val="yellow"/>
          <w:lang w:val="en-US" w:eastAsia="ja-JP"/>
        </w:rPr>
        <w:t>For downlink, NR supports beam management with and without beam-related indication</w:t>
      </w:r>
    </w:p>
    <w:p w14:paraId="14D10F12" w14:textId="77777777" w:rsidR="003870D7" w:rsidRPr="00037FA1" w:rsidRDefault="003870D7" w:rsidP="003870D7">
      <w:pPr>
        <w:numPr>
          <w:ilvl w:val="1"/>
          <w:numId w:val="30"/>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333BE96D" w14:textId="77777777" w:rsidR="003870D7" w:rsidRPr="00037FA1" w:rsidRDefault="003870D7" w:rsidP="003870D7">
      <w:pPr>
        <w:numPr>
          <w:ilvl w:val="2"/>
          <w:numId w:val="30"/>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FFS: Information other than QCL</w:t>
      </w:r>
    </w:p>
    <w:p w14:paraId="1C76C3CE" w14:textId="77777777" w:rsidR="003870D7" w:rsidRPr="00037FA1" w:rsidRDefault="003870D7" w:rsidP="003870D7">
      <w:pPr>
        <w:numPr>
          <w:ilvl w:val="1"/>
          <w:numId w:val="30"/>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FFS: When beam-related indication is provided, information pertaining to the </w:t>
      </w:r>
      <w:proofErr w:type="spellStart"/>
      <w:r w:rsidRPr="00037FA1">
        <w:rPr>
          <w:rFonts w:eastAsia="MS Mincho"/>
          <w:lang w:val="en-US" w:eastAsia="ja-JP"/>
        </w:rPr>
        <w:t>Tx</w:t>
      </w:r>
      <w:proofErr w:type="spellEnd"/>
      <w:r w:rsidRPr="00037FA1">
        <w:rPr>
          <w:rFonts w:eastAsia="MS Mincho"/>
          <w:lang w:val="en-US" w:eastAsia="ja-JP"/>
        </w:rPr>
        <w:t xml:space="preserve"> beam used for data transmission is indicated to UE </w:t>
      </w:r>
    </w:p>
    <w:p w14:paraId="13427B13" w14:textId="77777777" w:rsidR="003870D7" w:rsidRPr="00037FA1" w:rsidRDefault="003870D7" w:rsidP="003870D7">
      <w:pPr>
        <w:numPr>
          <w:ilvl w:val="0"/>
          <w:numId w:val="30"/>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For downlink, based on RS (used for beam management) transmitted by TRP, UE reports information associated with N selected </w:t>
      </w:r>
      <w:proofErr w:type="spellStart"/>
      <w:r w:rsidRPr="00037FA1">
        <w:rPr>
          <w:rFonts w:eastAsia="MS Mincho"/>
          <w:lang w:val="en-US" w:eastAsia="ja-JP"/>
        </w:rPr>
        <w:t>Tx</w:t>
      </w:r>
      <w:proofErr w:type="spellEnd"/>
      <w:r w:rsidRPr="00037FA1">
        <w:rPr>
          <w:rFonts w:eastAsia="MS Mincho"/>
          <w:lang w:val="en-US" w:eastAsia="ja-JP"/>
        </w:rPr>
        <w:t xml:space="preserve"> beams</w:t>
      </w:r>
    </w:p>
    <w:p w14:paraId="78783515" w14:textId="77777777" w:rsidR="003870D7" w:rsidRPr="00037FA1" w:rsidRDefault="003870D7" w:rsidP="003870D7">
      <w:pPr>
        <w:numPr>
          <w:ilvl w:val="1"/>
          <w:numId w:val="30"/>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Study how the N </w:t>
      </w:r>
      <w:proofErr w:type="spellStart"/>
      <w:r w:rsidRPr="00037FA1">
        <w:rPr>
          <w:rFonts w:eastAsia="MS Mincho"/>
          <w:lang w:val="en-US" w:eastAsia="ja-JP"/>
        </w:rPr>
        <w:t>Tx</w:t>
      </w:r>
      <w:proofErr w:type="spellEnd"/>
      <w:r w:rsidRPr="00037FA1">
        <w:rPr>
          <w:rFonts w:eastAsia="MS Mincho"/>
          <w:lang w:val="en-US" w:eastAsia="ja-JP"/>
        </w:rPr>
        <w:t xml:space="preserve"> beams can be selected </w:t>
      </w:r>
    </w:p>
    <w:p w14:paraId="369954C6" w14:textId="77777777" w:rsidR="003870D7" w:rsidRPr="00037FA1" w:rsidRDefault="003870D7" w:rsidP="003870D7">
      <w:pPr>
        <w:numPr>
          <w:ilvl w:val="1"/>
          <w:numId w:val="30"/>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Study the case where N comprises of all </w:t>
      </w:r>
      <w:proofErr w:type="spellStart"/>
      <w:r w:rsidRPr="00037FA1">
        <w:rPr>
          <w:rFonts w:eastAsia="MS Mincho"/>
          <w:lang w:val="en-US" w:eastAsia="ja-JP"/>
        </w:rPr>
        <w:t>Tx</w:t>
      </w:r>
      <w:proofErr w:type="spellEnd"/>
      <w:r w:rsidRPr="00037FA1">
        <w:rPr>
          <w:rFonts w:eastAsia="MS Mincho"/>
          <w:lang w:val="en-US" w:eastAsia="ja-JP"/>
        </w:rPr>
        <w:t xml:space="preserve"> beams</w:t>
      </w:r>
    </w:p>
    <w:p w14:paraId="33560A5F" w14:textId="77777777" w:rsidR="003870D7" w:rsidRPr="00037FA1" w:rsidRDefault="003870D7" w:rsidP="003870D7">
      <w:pPr>
        <w:numPr>
          <w:ilvl w:val="1"/>
          <w:numId w:val="30"/>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UE reporting information</w:t>
      </w:r>
    </w:p>
    <w:p w14:paraId="06D89B35" w14:textId="77777777" w:rsidR="003870D7" w:rsidRPr="00037FA1" w:rsidRDefault="003870D7" w:rsidP="003870D7">
      <w:pPr>
        <w:numPr>
          <w:ilvl w:val="1"/>
          <w:numId w:val="30"/>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Note: N can be equal to 1</w:t>
      </w:r>
    </w:p>
    <w:p w14:paraId="7AEC13BA" w14:textId="77777777" w:rsidR="003870D7" w:rsidRPr="005B721B" w:rsidRDefault="003870D7" w:rsidP="005B721B"/>
    <w:sectPr w:rsidR="003870D7" w:rsidRPr="005B721B"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2FE1F" w14:textId="77777777" w:rsidR="007F6935" w:rsidRDefault="007F6935">
      <w:r>
        <w:separator/>
      </w:r>
    </w:p>
  </w:endnote>
  <w:endnote w:type="continuationSeparator" w:id="0">
    <w:p w14:paraId="3533313E" w14:textId="77777777" w:rsidR="007F6935" w:rsidRDefault="007F6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64B46" w14:textId="77777777" w:rsidR="0071357E" w:rsidRDefault="0071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849FCA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357E">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357E">
      <w:rPr>
        <w:rStyle w:val="PageNumber"/>
      </w:rPr>
      <w:t>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0E500" w14:textId="77777777" w:rsidR="0071357E" w:rsidRDefault="0071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DD59E" w14:textId="77777777" w:rsidR="007F6935" w:rsidRDefault="007F6935">
      <w:r>
        <w:separator/>
      </w:r>
    </w:p>
  </w:footnote>
  <w:footnote w:type="continuationSeparator" w:id="0">
    <w:p w14:paraId="55FC887E" w14:textId="77777777" w:rsidR="007F6935" w:rsidRDefault="007F6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E43E7" w14:textId="77777777" w:rsidR="0071357E" w:rsidRDefault="0071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1DCB4" w14:textId="77777777" w:rsidR="0071357E" w:rsidRDefault="007135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12790C"/>
    <w:multiLevelType w:val="hybridMultilevel"/>
    <w:tmpl w:val="DF344942"/>
    <w:lvl w:ilvl="0" w:tplc="E3663C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7E0190"/>
    <w:multiLevelType w:val="hybridMultilevel"/>
    <w:tmpl w:val="5E14995A"/>
    <w:lvl w:ilvl="0" w:tplc="7C32F498">
      <w:start w:val="1"/>
      <w:numFmt w:val="bullet"/>
      <w:lvlText w:val="›"/>
      <w:lvlJc w:val="left"/>
      <w:pPr>
        <w:tabs>
          <w:tab w:val="num" w:pos="720"/>
        </w:tabs>
        <w:ind w:left="720" w:hanging="360"/>
      </w:pPr>
      <w:rPr>
        <w:rFonts w:ascii="Arial" w:hAnsi="Arial" w:hint="default"/>
      </w:rPr>
    </w:lvl>
    <w:lvl w:ilvl="1" w:tplc="0A9C447C">
      <w:numFmt w:val="bullet"/>
      <w:lvlText w:val="–"/>
      <w:lvlJc w:val="left"/>
      <w:pPr>
        <w:tabs>
          <w:tab w:val="num" w:pos="1440"/>
        </w:tabs>
        <w:ind w:left="1440" w:hanging="360"/>
      </w:pPr>
      <w:rPr>
        <w:rFonts w:ascii="Ericsson Capital TT" w:hAnsi="Ericsson Capital TT" w:hint="default"/>
      </w:rPr>
    </w:lvl>
    <w:lvl w:ilvl="2" w:tplc="C12E8CFE">
      <w:numFmt w:val="bullet"/>
      <w:lvlText w:val="›"/>
      <w:lvlJc w:val="left"/>
      <w:pPr>
        <w:tabs>
          <w:tab w:val="num" w:pos="2160"/>
        </w:tabs>
        <w:ind w:left="2160" w:hanging="360"/>
      </w:pPr>
      <w:rPr>
        <w:rFonts w:ascii="Ericsson Capital TT" w:hAnsi="Ericsson Capital TT" w:hint="default"/>
      </w:rPr>
    </w:lvl>
    <w:lvl w:ilvl="3" w:tplc="9250B56E" w:tentative="1">
      <w:start w:val="1"/>
      <w:numFmt w:val="bullet"/>
      <w:lvlText w:val="›"/>
      <w:lvlJc w:val="left"/>
      <w:pPr>
        <w:tabs>
          <w:tab w:val="num" w:pos="2880"/>
        </w:tabs>
        <w:ind w:left="2880" w:hanging="360"/>
      </w:pPr>
      <w:rPr>
        <w:rFonts w:ascii="Arial" w:hAnsi="Arial" w:hint="default"/>
      </w:rPr>
    </w:lvl>
    <w:lvl w:ilvl="4" w:tplc="E3F03258" w:tentative="1">
      <w:start w:val="1"/>
      <w:numFmt w:val="bullet"/>
      <w:lvlText w:val="›"/>
      <w:lvlJc w:val="left"/>
      <w:pPr>
        <w:tabs>
          <w:tab w:val="num" w:pos="3600"/>
        </w:tabs>
        <w:ind w:left="3600" w:hanging="360"/>
      </w:pPr>
      <w:rPr>
        <w:rFonts w:ascii="Arial" w:hAnsi="Arial" w:hint="default"/>
      </w:rPr>
    </w:lvl>
    <w:lvl w:ilvl="5" w:tplc="BF02485C" w:tentative="1">
      <w:start w:val="1"/>
      <w:numFmt w:val="bullet"/>
      <w:lvlText w:val="›"/>
      <w:lvlJc w:val="left"/>
      <w:pPr>
        <w:tabs>
          <w:tab w:val="num" w:pos="4320"/>
        </w:tabs>
        <w:ind w:left="4320" w:hanging="360"/>
      </w:pPr>
      <w:rPr>
        <w:rFonts w:ascii="Arial" w:hAnsi="Arial" w:hint="default"/>
      </w:rPr>
    </w:lvl>
    <w:lvl w:ilvl="6" w:tplc="56D0E652" w:tentative="1">
      <w:start w:val="1"/>
      <w:numFmt w:val="bullet"/>
      <w:lvlText w:val="›"/>
      <w:lvlJc w:val="left"/>
      <w:pPr>
        <w:tabs>
          <w:tab w:val="num" w:pos="5040"/>
        </w:tabs>
        <w:ind w:left="5040" w:hanging="360"/>
      </w:pPr>
      <w:rPr>
        <w:rFonts w:ascii="Arial" w:hAnsi="Arial" w:hint="default"/>
      </w:rPr>
    </w:lvl>
    <w:lvl w:ilvl="7" w:tplc="7370034E" w:tentative="1">
      <w:start w:val="1"/>
      <w:numFmt w:val="bullet"/>
      <w:lvlText w:val="›"/>
      <w:lvlJc w:val="left"/>
      <w:pPr>
        <w:tabs>
          <w:tab w:val="num" w:pos="5760"/>
        </w:tabs>
        <w:ind w:left="5760" w:hanging="360"/>
      </w:pPr>
      <w:rPr>
        <w:rFonts w:ascii="Arial" w:hAnsi="Arial" w:hint="default"/>
      </w:rPr>
    </w:lvl>
    <w:lvl w:ilvl="8" w:tplc="1004D5D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D6EB0"/>
    <w:multiLevelType w:val="hybridMultilevel"/>
    <w:tmpl w:val="3E407432"/>
    <w:lvl w:ilvl="0" w:tplc="399C65C2">
      <w:start w:val="1"/>
      <w:numFmt w:val="bullet"/>
      <w:lvlText w:val="–"/>
      <w:lvlJc w:val="left"/>
      <w:pPr>
        <w:tabs>
          <w:tab w:val="num" w:pos="720"/>
        </w:tabs>
        <w:ind w:left="720" w:hanging="360"/>
      </w:pPr>
      <w:rPr>
        <w:rFonts w:ascii="Ericsson Capital TT" w:hAnsi="Ericsson Capital TT" w:hint="default"/>
      </w:rPr>
    </w:lvl>
    <w:lvl w:ilvl="1" w:tplc="333E26B6">
      <w:start w:val="1"/>
      <w:numFmt w:val="bullet"/>
      <w:lvlText w:val="–"/>
      <w:lvlJc w:val="left"/>
      <w:pPr>
        <w:tabs>
          <w:tab w:val="num" w:pos="1440"/>
        </w:tabs>
        <w:ind w:left="1440" w:hanging="360"/>
      </w:pPr>
      <w:rPr>
        <w:rFonts w:ascii="Ericsson Capital TT" w:hAnsi="Ericsson Capital TT" w:hint="default"/>
      </w:rPr>
    </w:lvl>
    <w:lvl w:ilvl="2" w:tplc="813A1BA0">
      <w:numFmt w:val="bullet"/>
      <w:lvlText w:val="›"/>
      <w:lvlJc w:val="left"/>
      <w:pPr>
        <w:tabs>
          <w:tab w:val="num" w:pos="2160"/>
        </w:tabs>
        <w:ind w:left="2160" w:hanging="360"/>
      </w:pPr>
      <w:rPr>
        <w:rFonts w:ascii="Ericsson Capital TT" w:hAnsi="Ericsson Capital TT" w:hint="default"/>
      </w:rPr>
    </w:lvl>
    <w:lvl w:ilvl="3" w:tplc="4ED019EE">
      <w:numFmt w:val="bullet"/>
      <w:lvlText w:val="-"/>
      <w:lvlJc w:val="left"/>
      <w:pPr>
        <w:tabs>
          <w:tab w:val="num" w:pos="2880"/>
        </w:tabs>
        <w:ind w:left="2880" w:hanging="360"/>
      </w:pPr>
      <w:rPr>
        <w:rFonts w:ascii="Ericsson Capital TT" w:hAnsi="Ericsson Capital TT" w:hint="default"/>
      </w:rPr>
    </w:lvl>
    <w:lvl w:ilvl="4" w:tplc="20C0EE1A" w:tentative="1">
      <w:start w:val="1"/>
      <w:numFmt w:val="bullet"/>
      <w:lvlText w:val="–"/>
      <w:lvlJc w:val="left"/>
      <w:pPr>
        <w:tabs>
          <w:tab w:val="num" w:pos="3600"/>
        </w:tabs>
        <w:ind w:left="3600" w:hanging="360"/>
      </w:pPr>
      <w:rPr>
        <w:rFonts w:ascii="Ericsson Capital TT" w:hAnsi="Ericsson Capital TT" w:hint="default"/>
      </w:rPr>
    </w:lvl>
    <w:lvl w:ilvl="5" w:tplc="E4D09290" w:tentative="1">
      <w:start w:val="1"/>
      <w:numFmt w:val="bullet"/>
      <w:lvlText w:val="–"/>
      <w:lvlJc w:val="left"/>
      <w:pPr>
        <w:tabs>
          <w:tab w:val="num" w:pos="4320"/>
        </w:tabs>
        <w:ind w:left="4320" w:hanging="360"/>
      </w:pPr>
      <w:rPr>
        <w:rFonts w:ascii="Ericsson Capital TT" w:hAnsi="Ericsson Capital TT" w:hint="default"/>
      </w:rPr>
    </w:lvl>
    <w:lvl w:ilvl="6" w:tplc="338877BC" w:tentative="1">
      <w:start w:val="1"/>
      <w:numFmt w:val="bullet"/>
      <w:lvlText w:val="–"/>
      <w:lvlJc w:val="left"/>
      <w:pPr>
        <w:tabs>
          <w:tab w:val="num" w:pos="5040"/>
        </w:tabs>
        <w:ind w:left="5040" w:hanging="360"/>
      </w:pPr>
      <w:rPr>
        <w:rFonts w:ascii="Ericsson Capital TT" w:hAnsi="Ericsson Capital TT" w:hint="default"/>
      </w:rPr>
    </w:lvl>
    <w:lvl w:ilvl="7" w:tplc="CC64C842" w:tentative="1">
      <w:start w:val="1"/>
      <w:numFmt w:val="bullet"/>
      <w:lvlText w:val="–"/>
      <w:lvlJc w:val="left"/>
      <w:pPr>
        <w:tabs>
          <w:tab w:val="num" w:pos="5760"/>
        </w:tabs>
        <w:ind w:left="5760" w:hanging="360"/>
      </w:pPr>
      <w:rPr>
        <w:rFonts w:ascii="Ericsson Capital TT" w:hAnsi="Ericsson Capital TT" w:hint="default"/>
      </w:rPr>
    </w:lvl>
    <w:lvl w:ilvl="8" w:tplc="4920C27A"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FE580C8A"/>
    <w:lvl w:ilvl="0" w:tplc="5F803016">
      <w:start w:val="1"/>
      <w:numFmt w:val="decimal"/>
      <w:pStyle w:val="KeyProposal"/>
      <w:lvlText w:val="Key Proposal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5341E0F"/>
    <w:multiLevelType w:val="hybridMultilevel"/>
    <w:tmpl w:val="BFE403AE"/>
    <w:lvl w:ilvl="0" w:tplc="76AC0008">
      <w:start w:val="1"/>
      <w:numFmt w:val="bullet"/>
      <w:lvlText w:val="–"/>
      <w:lvlJc w:val="left"/>
      <w:pPr>
        <w:tabs>
          <w:tab w:val="num" w:pos="720"/>
        </w:tabs>
        <w:ind w:left="720" w:hanging="360"/>
      </w:pPr>
      <w:rPr>
        <w:rFonts w:ascii="Ericsson Capital TT" w:hAnsi="Ericsson Capital TT" w:hint="default"/>
      </w:rPr>
    </w:lvl>
    <w:lvl w:ilvl="1" w:tplc="70700268">
      <w:start w:val="1"/>
      <w:numFmt w:val="bullet"/>
      <w:lvlText w:val="–"/>
      <w:lvlJc w:val="left"/>
      <w:pPr>
        <w:tabs>
          <w:tab w:val="num" w:pos="1440"/>
        </w:tabs>
        <w:ind w:left="1440" w:hanging="360"/>
      </w:pPr>
      <w:rPr>
        <w:rFonts w:ascii="Ericsson Capital TT" w:hAnsi="Ericsson Capital TT" w:hint="default"/>
      </w:rPr>
    </w:lvl>
    <w:lvl w:ilvl="2" w:tplc="C40A3B80" w:tentative="1">
      <w:start w:val="1"/>
      <w:numFmt w:val="bullet"/>
      <w:lvlText w:val="–"/>
      <w:lvlJc w:val="left"/>
      <w:pPr>
        <w:tabs>
          <w:tab w:val="num" w:pos="2160"/>
        </w:tabs>
        <w:ind w:left="2160" w:hanging="360"/>
      </w:pPr>
      <w:rPr>
        <w:rFonts w:ascii="Ericsson Capital TT" w:hAnsi="Ericsson Capital TT" w:hint="default"/>
      </w:rPr>
    </w:lvl>
    <w:lvl w:ilvl="3" w:tplc="17183336" w:tentative="1">
      <w:start w:val="1"/>
      <w:numFmt w:val="bullet"/>
      <w:lvlText w:val="–"/>
      <w:lvlJc w:val="left"/>
      <w:pPr>
        <w:tabs>
          <w:tab w:val="num" w:pos="2880"/>
        </w:tabs>
        <w:ind w:left="2880" w:hanging="360"/>
      </w:pPr>
      <w:rPr>
        <w:rFonts w:ascii="Ericsson Capital TT" w:hAnsi="Ericsson Capital TT" w:hint="default"/>
      </w:rPr>
    </w:lvl>
    <w:lvl w:ilvl="4" w:tplc="EA0A4690" w:tentative="1">
      <w:start w:val="1"/>
      <w:numFmt w:val="bullet"/>
      <w:lvlText w:val="–"/>
      <w:lvlJc w:val="left"/>
      <w:pPr>
        <w:tabs>
          <w:tab w:val="num" w:pos="3600"/>
        </w:tabs>
        <w:ind w:left="3600" w:hanging="360"/>
      </w:pPr>
      <w:rPr>
        <w:rFonts w:ascii="Ericsson Capital TT" w:hAnsi="Ericsson Capital TT" w:hint="default"/>
      </w:rPr>
    </w:lvl>
    <w:lvl w:ilvl="5" w:tplc="6AF0F894" w:tentative="1">
      <w:start w:val="1"/>
      <w:numFmt w:val="bullet"/>
      <w:lvlText w:val="–"/>
      <w:lvlJc w:val="left"/>
      <w:pPr>
        <w:tabs>
          <w:tab w:val="num" w:pos="4320"/>
        </w:tabs>
        <w:ind w:left="4320" w:hanging="360"/>
      </w:pPr>
      <w:rPr>
        <w:rFonts w:ascii="Ericsson Capital TT" w:hAnsi="Ericsson Capital TT" w:hint="default"/>
      </w:rPr>
    </w:lvl>
    <w:lvl w:ilvl="6" w:tplc="11A65AE8" w:tentative="1">
      <w:start w:val="1"/>
      <w:numFmt w:val="bullet"/>
      <w:lvlText w:val="–"/>
      <w:lvlJc w:val="left"/>
      <w:pPr>
        <w:tabs>
          <w:tab w:val="num" w:pos="5040"/>
        </w:tabs>
        <w:ind w:left="5040" w:hanging="360"/>
      </w:pPr>
      <w:rPr>
        <w:rFonts w:ascii="Ericsson Capital TT" w:hAnsi="Ericsson Capital TT" w:hint="default"/>
      </w:rPr>
    </w:lvl>
    <w:lvl w:ilvl="7" w:tplc="FD1A64AC" w:tentative="1">
      <w:start w:val="1"/>
      <w:numFmt w:val="bullet"/>
      <w:lvlText w:val="–"/>
      <w:lvlJc w:val="left"/>
      <w:pPr>
        <w:tabs>
          <w:tab w:val="num" w:pos="5760"/>
        </w:tabs>
        <w:ind w:left="5760" w:hanging="360"/>
      </w:pPr>
      <w:rPr>
        <w:rFonts w:ascii="Ericsson Capital TT" w:hAnsi="Ericsson Capital TT" w:hint="default"/>
      </w:rPr>
    </w:lvl>
    <w:lvl w:ilvl="8" w:tplc="B784F7BA" w:tentative="1">
      <w:start w:val="1"/>
      <w:numFmt w:val="bullet"/>
      <w:lvlText w:val="–"/>
      <w:lvlJc w:val="left"/>
      <w:pPr>
        <w:tabs>
          <w:tab w:val="num" w:pos="6480"/>
        </w:tabs>
        <w:ind w:left="6480" w:hanging="360"/>
      </w:pPr>
      <w:rPr>
        <w:rFonts w:ascii="Ericsson Capital TT" w:hAnsi="Ericsson Capital TT"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6A0F3D"/>
    <w:multiLevelType w:val="hybridMultilevel"/>
    <w:tmpl w:val="9D0425C0"/>
    <w:lvl w:ilvl="0" w:tplc="A7A04340">
      <w:start w:val="1"/>
      <w:numFmt w:val="bullet"/>
      <w:lvlText w:val="›"/>
      <w:lvlJc w:val="left"/>
      <w:pPr>
        <w:tabs>
          <w:tab w:val="num" w:pos="720"/>
        </w:tabs>
        <w:ind w:left="720" w:hanging="360"/>
      </w:pPr>
      <w:rPr>
        <w:rFonts w:ascii="Arial" w:hAnsi="Arial" w:hint="default"/>
      </w:rPr>
    </w:lvl>
    <w:lvl w:ilvl="1" w:tplc="3FF87BE0" w:tentative="1">
      <w:start w:val="1"/>
      <w:numFmt w:val="bullet"/>
      <w:lvlText w:val="›"/>
      <w:lvlJc w:val="left"/>
      <w:pPr>
        <w:tabs>
          <w:tab w:val="num" w:pos="1440"/>
        </w:tabs>
        <w:ind w:left="1440" w:hanging="360"/>
      </w:pPr>
      <w:rPr>
        <w:rFonts w:ascii="Arial" w:hAnsi="Arial" w:hint="default"/>
      </w:rPr>
    </w:lvl>
    <w:lvl w:ilvl="2" w:tplc="E5463CB4" w:tentative="1">
      <w:start w:val="1"/>
      <w:numFmt w:val="bullet"/>
      <w:lvlText w:val="›"/>
      <w:lvlJc w:val="left"/>
      <w:pPr>
        <w:tabs>
          <w:tab w:val="num" w:pos="2160"/>
        </w:tabs>
        <w:ind w:left="2160" w:hanging="360"/>
      </w:pPr>
      <w:rPr>
        <w:rFonts w:ascii="Arial" w:hAnsi="Arial" w:hint="default"/>
      </w:rPr>
    </w:lvl>
    <w:lvl w:ilvl="3" w:tplc="39EC6F36" w:tentative="1">
      <w:start w:val="1"/>
      <w:numFmt w:val="bullet"/>
      <w:lvlText w:val="›"/>
      <w:lvlJc w:val="left"/>
      <w:pPr>
        <w:tabs>
          <w:tab w:val="num" w:pos="2880"/>
        </w:tabs>
        <w:ind w:left="2880" w:hanging="360"/>
      </w:pPr>
      <w:rPr>
        <w:rFonts w:ascii="Arial" w:hAnsi="Arial" w:hint="default"/>
      </w:rPr>
    </w:lvl>
    <w:lvl w:ilvl="4" w:tplc="060EBFDE" w:tentative="1">
      <w:start w:val="1"/>
      <w:numFmt w:val="bullet"/>
      <w:lvlText w:val="›"/>
      <w:lvlJc w:val="left"/>
      <w:pPr>
        <w:tabs>
          <w:tab w:val="num" w:pos="3600"/>
        </w:tabs>
        <w:ind w:left="3600" w:hanging="360"/>
      </w:pPr>
      <w:rPr>
        <w:rFonts w:ascii="Arial" w:hAnsi="Arial" w:hint="default"/>
      </w:rPr>
    </w:lvl>
    <w:lvl w:ilvl="5" w:tplc="28BE7E88" w:tentative="1">
      <w:start w:val="1"/>
      <w:numFmt w:val="bullet"/>
      <w:lvlText w:val="›"/>
      <w:lvlJc w:val="left"/>
      <w:pPr>
        <w:tabs>
          <w:tab w:val="num" w:pos="4320"/>
        </w:tabs>
        <w:ind w:left="4320" w:hanging="360"/>
      </w:pPr>
      <w:rPr>
        <w:rFonts w:ascii="Arial" w:hAnsi="Arial" w:hint="default"/>
      </w:rPr>
    </w:lvl>
    <w:lvl w:ilvl="6" w:tplc="985EF2D4" w:tentative="1">
      <w:start w:val="1"/>
      <w:numFmt w:val="bullet"/>
      <w:lvlText w:val="›"/>
      <w:lvlJc w:val="left"/>
      <w:pPr>
        <w:tabs>
          <w:tab w:val="num" w:pos="5040"/>
        </w:tabs>
        <w:ind w:left="5040" w:hanging="360"/>
      </w:pPr>
      <w:rPr>
        <w:rFonts w:ascii="Arial" w:hAnsi="Arial" w:hint="default"/>
      </w:rPr>
    </w:lvl>
    <w:lvl w:ilvl="7" w:tplc="73285626" w:tentative="1">
      <w:start w:val="1"/>
      <w:numFmt w:val="bullet"/>
      <w:lvlText w:val="›"/>
      <w:lvlJc w:val="left"/>
      <w:pPr>
        <w:tabs>
          <w:tab w:val="num" w:pos="5760"/>
        </w:tabs>
        <w:ind w:left="5760" w:hanging="360"/>
      </w:pPr>
      <w:rPr>
        <w:rFonts w:ascii="Arial" w:hAnsi="Arial" w:hint="default"/>
      </w:rPr>
    </w:lvl>
    <w:lvl w:ilvl="8" w:tplc="432A04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130DBB"/>
    <w:multiLevelType w:val="hybridMultilevel"/>
    <w:tmpl w:val="C850605C"/>
    <w:lvl w:ilvl="0" w:tplc="0F7417F0">
      <w:start w:val="1"/>
      <w:numFmt w:val="bullet"/>
      <w:lvlText w:val="–"/>
      <w:lvlJc w:val="left"/>
      <w:pPr>
        <w:tabs>
          <w:tab w:val="num" w:pos="720"/>
        </w:tabs>
        <w:ind w:left="720" w:hanging="360"/>
      </w:pPr>
      <w:rPr>
        <w:rFonts w:ascii="Ericsson Capital TT" w:hAnsi="Ericsson Capital TT" w:hint="default"/>
      </w:rPr>
    </w:lvl>
    <w:lvl w:ilvl="1" w:tplc="B602D7D4">
      <w:start w:val="1"/>
      <w:numFmt w:val="bullet"/>
      <w:lvlText w:val="–"/>
      <w:lvlJc w:val="left"/>
      <w:pPr>
        <w:tabs>
          <w:tab w:val="num" w:pos="1440"/>
        </w:tabs>
        <w:ind w:left="1440" w:hanging="360"/>
      </w:pPr>
      <w:rPr>
        <w:rFonts w:ascii="Ericsson Capital TT" w:hAnsi="Ericsson Capital TT" w:hint="default"/>
      </w:rPr>
    </w:lvl>
    <w:lvl w:ilvl="2" w:tplc="576654A2" w:tentative="1">
      <w:start w:val="1"/>
      <w:numFmt w:val="bullet"/>
      <w:lvlText w:val="–"/>
      <w:lvlJc w:val="left"/>
      <w:pPr>
        <w:tabs>
          <w:tab w:val="num" w:pos="2160"/>
        </w:tabs>
        <w:ind w:left="2160" w:hanging="360"/>
      </w:pPr>
      <w:rPr>
        <w:rFonts w:ascii="Ericsson Capital TT" w:hAnsi="Ericsson Capital TT" w:hint="default"/>
      </w:rPr>
    </w:lvl>
    <w:lvl w:ilvl="3" w:tplc="315868B8" w:tentative="1">
      <w:start w:val="1"/>
      <w:numFmt w:val="bullet"/>
      <w:lvlText w:val="–"/>
      <w:lvlJc w:val="left"/>
      <w:pPr>
        <w:tabs>
          <w:tab w:val="num" w:pos="2880"/>
        </w:tabs>
        <w:ind w:left="2880" w:hanging="360"/>
      </w:pPr>
      <w:rPr>
        <w:rFonts w:ascii="Ericsson Capital TT" w:hAnsi="Ericsson Capital TT" w:hint="default"/>
      </w:rPr>
    </w:lvl>
    <w:lvl w:ilvl="4" w:tplc="B4B0655A" w:tentative="1">
      <w:start w:val="1"/>
      <w:numFmt w:val="bullet"/>
      <w:lvlText w:val="–"/>
      <w:lvlJc w:val="left"/>
      <w:pPr>
        <w:tabs>
          <w:tab w:val="num" w:pos="3600"/>
        </w:tabs>
        <w:ind w:left="3600" w:hanging="360"/>
      </w:pPr>
      <w:rPr>
        <w:rFonts w:ascii="Ericsson Capital TT" w:hAnsi="Ericsson Capital TT" w:hint="default"/>
      </w:rPr>
    </w:lvl>
    <w:lvl w:ilvl="5" w:tplc="CED2058C" w:tentative="1">
      <w:start w:val="1"/>
      <w:numFmt w:val="bullet"/>
      <w:lvlText w:val="–"/>
      <w:lvlJc w:val="left"/>
      <w:pPr>
        <w:tabs>
          <w:tab w:val="num" w:pos="4320"/>
        </w:tabs>
        <w:ind w:left="4320" w:hanging="360"/>
      </w:pPr>
      <w:rPr>
        <w:rFonts w:ascii="Ericsson Capital TT" w:hAnsi="Ericsson Capital TT" w:hint="default"/>
      </w:rPr>
    </w:lvl>
    <w:lvl w:ilvl="6" w:tplc="358EFBDE" w:tentative="1">
      <w:start w:val="1"/>
      <w:numFmt w:val="bullet"/>
      <w:lvlText w:val="–"/>
      <w:lvlJc w:val="left"/>
      <w:pPr>
        <w:tabs>
          <w:tab w:val="num" w:pos="5040"/>
        </w:tabs>
        <w:ind w:left="5040" w:hanging="360"/>
      </w:pPr>
      <w:rPr>
        <w:rFonts w:ascii="Ericsson Capital TT" w:hAnsi="Ericsson Capital TT" w:hint="default"/>
      </w:rPr>
    </w:lvl>
    <w:lvl w:ilvl="7" w:tplc="3AA062C8" w:tentative="1">
      <w:start w:val="1"/>
      <w:numFmt w:val="bullet"/>
      <w:lvlText w:val="–"/>
      <w:lvlJc w:val="left"/>
      <w:pPr>
        <w:tabs>
          <w:tab w:val="num" w:pos="5760"/>
        </w:tabs>
        <w:ind w:left="5760" w:hanging="360"/>
      </w:pPr>
      <w:rPr>
        <w:rFonts w:ascii="Ericsson Capital TT" w:hAnsi="Ericsson Capital TT" w:hint="default"/>
      </w:rPr>
    </w:lvl>
    <w:lvl w:ilvl="8" w:tplc="F0EC35E6"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DB68B3"/>
    <w:multiLevelType w:val="hybridMultilevel"/>
    <w:tmpl w:val="334E8ED4"/>
    <w:lvl w:ilvl="0" w:tplc="9192F6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661A60"/>
    <w:multiLevelType w:val="hybridMultilevel"/>
    <w:tmpl w:val="2F8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4"/>
  </w:num>
  <w:num w:numId="4">
    <w:abstractNumId w:val="15"/>
  </w:num>
  <w:num w:numId="5">
    <w:abstractNumId w:val="10"/>
  </w:num>
  <w:num w:numId="6">
    <w:abstractNumId w:val="17"/>
  </w:num>
  <w:num w:numId="7">
    <w:abstractNumId w:val="23"/>
  </w:num>
  <w:num w:numId="8">
    <w:abstractNumId w:val="11"/>
  </w:num>
  <w:num w:numId="9">
    <w:abstractNumId w:val="8"/>
  </w:num>
  <w:num w:numId="10">
    <w:abstractNumId w:val="2"/>
  </w:num>
  <w:num w:numId="11">
    <w:abstractNumId w:val="1"/>
  </w:num>
  <w:num w:numId="12">
    <w:abstractNumId w:val="0"/>
  </w:num>
  <w:num w:numId="13">
    <w:abstractNumId w:val="22"/>
  </w:num>
  <w:num w:numId="14">
    <w:abstractNumId w:val="12"/>
  </w:num>
  <w:num w:numId="15">
    <w:abstractNumId w:val="13"/>
  </w:num>
  <w:num w:numId="16">
    <w:abstractNumId w:val="16"/>
  </w:num>
  <w:num w:numId="17">
    <w:abstractNumId w:val="7"/>
  </w:num>
  <w:num w:numId="18">
    <w:abstractNumId w:val="30"/>
  </w:num>
  <w:num w:numId="19">
    <w:abstractNumId w:val="29"/>
  </w:num>
  <w:num w:numId="20">
    <w:abstractNumId w:val="19"/>
  </w:num>
  <w:num w:numId="21">
    <w:abstractNumId w:val="5"/>
  </w:num>
  <w:num w:numId="22">
    <w:abstractNumId w:val="18"/>
  </w:num>
  <w:num w:numId="23">
    <w:abstractNumId w:val="6"/>
  </w:num>
  <w:num w:numId="24">
    <w:abstractNumId w:val="9"/>
  </w:num>
  <w:num w:numId="25">
    <w:abstractNumId w:val="20"/>
  </w:num>
  <w:num w:numId="26">
    <w:abstractNumId w:val="31"/>
  </w:num>
  <w:num w:numId="27">
    <w:abstractNumId w:val="28"/>
  </w:num>
  <w:num w:numId="28">
    <w:abstractNumId w:val="26"/>
  </w:num>
  <w:num w:numId="29">
    <w:abstractNumId w:val="27"/>
  </w:num>
  <w:num w:numId="30">
    <w:abstractNumId w:val="25"/>
  </w:num>
  <w:num w:numId="31">
    <w:abstractNumId w:val="4"/>
  </w:num>
  <w:num w:numId="32">
    <w:abstractNumId w:val="24"/>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149"/>
    <w:rsid w:val="00002A37"/>
    <w:rsid w:val="00003F5E"/>
    <w:rsid w:val="00006446"/>
    <w:rsid w:val="00006896"/>
    <w:rsid w:val="00007CDC"/>
    <w:rsid w:val="00011B28"/>
    <w:rsid w:val="00015D15"/>
    <w:rsid w:val="00024D3A"/>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94D"/>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0A5C"/>
    <w:rsid w:val="000E1E92"/>
    <w:rsid w:val="000F06D6"/>
    <w:rsid w:val="000F0EB1"/>
    <w:rsid w:val="000F1106"/>
    <w:rsid w:val="000F3BE9"/>
    <w:rsid w:val="000F3F6C"/>
    <w:rsid w:val="000F44DA"/>
    <w:rsid w:val="000F6DF3"/>
    <w:rsid w:val="001005FF"/>
    <w:rsid w:val="001062FB"/>
    <w:rsid w:val="001063E6"/>
    <w:rsid w:val="00113CF4"/>
    <w:rsid w:val="001153EA"/>
    <w:rsid w:val="00115643"/>
    <w:rsid w:val="00116765"/>
    <w:rsid w:val="001205AD"/>
    <w:rsid w:val="001219F5"/>
    <w:rsid w:val="00121A20"/>
    <w:rsid w:val="0012377F"/>
    <w:rsid w:val="00124314"/>
    <w:rsid w:val="00126B4A"/>
    <w:rsid w:val="001274B2"/>
    <w:rsid w:val="00132FD0"/>
    <w:rsid w:val="001344C0"/>
    <w:rsid w:val="001346FA"/>
    <w:rsid w:val="00135252"/>
    <w:rsid w:val="00137AB5"/>
    <w:rsid w:val="00137F0B"/>
    <w:rsid w:val="001427CA"/>
    <w:rsid w:val="00151E23"/>
    <w:rsid w:val="001526E0"/>
    <w:rsid w:val="0015373E"/>
    <w:rsid w:val="001551B5"/>
    <w:rsid w:val="001659C1"/>
    <w:rsid w:val="00173A8E"/>
    <w:rsid w:val="00176559"/>
    <w:rsid w:val="0018143F"/>
    <w:rsid w:val="00182D34"/>
    <w:rsid w:val="00190AC1"/>
    <w:rsid w:val="0019341A"/>
    <w:rsid w:val="00197DF9"/>
    <w:rsid w:val="001A1987"/>
    <w:rsid w:val="001A2564"/>
    <w:rsid w:val="001A6173"/>
    <w:rsid w:val="001A6CBA"/>
    <w:rsid w:val="001B0D97"/>
    <w:rsid w:val="001B3799"/>
    <w:rsid w:val="001B5A5D"/>
    <w:rsid w:val="001C1CE5"/>
    <w:rsid w:val="001C36D0"/>
    <w:rsid w:val="001C3D2A"/>
    <w:rsid w:val="001D079F"/>
    <w:rsid w:val="001D51BA"/>
    <w:rsid w:val="001D6342"/>
    <w:rsid w:val="001D6D53"/>
    <w:rsid w:val="001E2560"/>
    <w:rsid w:val="001E58E2"/>
    <w:rsid w:val="001E7116"/>
    <w:rsid w:val="001E7AED"/>
    <w:rsid w:val="001F3916"/>
    <w:rsid w:val="001F54C5"/>
    <w:rsid w:val="001F662C"/>
    <w:rsid w:val="001F7074"/>
    <w:rsid w:val="00200490"/>
    <w:rsid w:val="00201F3A"/>
    <w:rsid w:val="0020222D"/>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4B7"/>
    <w:rsid w:val="0028280A"/>
    <w:rsid w:val="00286ACD"/>
    <w:rsid w:val="00287838"/>
    <w:rsid w:val="002907B5"/>
    <w:rsid w:val="00292EB7"/>
    <w:rsid w:val="00296227"/>
    <w:rsid w:val="00296F44"/>
    <w:rsid w:val="0029777D"/>
    <w:rsid w:val="002A055E"/>
    <w:rsid w:val="002A1D4E"/>
    <w:rsid w:val="002A2869"/>
    <w:rsid w:val="002A5EA8"/>
    <w:rsid w:val="002B1E81"/>
    <w:rsid w:val="002B24D6"/>
    <w:rsid w:val="002B3B14"/>
    <w:rsid w:val="002C0427"/>
    <w:rsid w:val="002C41E6"/>
    <w:rsid w:val="002C70A5"/>
    <w:rsid w:val="002C7611"/>
    <w:rsid w:val="002C7D28"/>
    <w:rsid w:val="002D071A"/>
    <w:rsid w:val="002D0BD6"/>
    <w:rsid w:val="002D34B2"/>
    <w:rsid w:val="002D7637"/>
    <w:rsid w:val="002E17F2"/>
    <w:rsid w:val="002E7CAE"/>
    <w:rsid w:val="002F2771"/>
    <w:rsid w:val="002F37A9"/>
    <w:rsid w:val="002F6288"/>
    <w:rsid w:val="00301CE6"/>
    <w:rsid w:val="0030256B"/>
    <w:rsid w:val="0030501F"/>
    <w:rsid w:val="00307BA1"/>
    <w:rsid w:val="00311702"/>
    <w:rsid w:val="00311E82"/>
    <w:rsid w:val="00312C14"/>
    <w:rsid w:val="00313FD6"/>
    <w:rsid w:val="003143BD"/>
    <w:rsid w:val="003203ED"/>
    <w:rsid w:val="00322C9F"/>
    <w:rsid w:val="00324D23"/>
    <w:rsid w:val="00325FE7"/>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42B"/>
    <w:rsid w:val="00377CE1"/>
    <w:rsid w:val="00385BF0"/>
    <w:rsid w:val="0038708B"/>
    <w:rsid w:val="003870D7"/>
    <w:rsid w:val="003939FF"/>
    <w:rsid w:val="00397F61"/>
    <w:rsid w:val="003A058C"/>
    <w:rsid w:val="003A0E41"/>
    <w:rsid w:val="003A2033"/>
    <w:rsid w:val="003A2223"/>
    <w:rsid w:val="003A264F"/>
    <w:rsid w:val="003A2A0F"/>
    <w:rsid w:val="003A45A1"/>
    <w:rsid w:val="003A5B0A"/>
    <w:rsid w:val="003A6BAC"/>
    <w:rsid w:val="003A7EF3"/>
    <w:rsid w:val="003B159C"/>
    <w:rsid w:val="003B369F"/>
    <w:rsid w:val="003B36A3"/>
    <w:rsid w:val="003B7FE5"/>
    <w:rsid w:val="003C11C8"/>
    <w:rsid w:val="003C2702"/>
    <w:rsid w:val="003C5D7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5747"/>
    <w:rsid w:val="00421105"/>
    <w:rsid w:val="004242F4"/>
    <w:rsid w:val="004250E2"/>
    <w:rsid w:val="00427248"/>
    <w:rsid w:val="00437447"/>
    <w:rsid w:val="00441782"/>
    <w:rsid w:val="00441A92"/>
    <w:rsid w:val="00441ED9"/>
    <w:rsid w:val="00444F56"/>
    <w:rsid w:val="00446488"/>
    <w:rsid w:val="004517AA"/>
    <w:rsid w:val="00452CAC"/>
    <w:rsid w:val="00457565"/>
    <w:rsid w:val="00457B71"/>
    <w:rsid w:val="00463779"/>
    <w:rsid w:val="00465ABC"/>
    <w:rsid w:val="004669E2"/>
    <w:rsid w:val="00470C31"/>
    <w:rsid w:val="004734D0"/>
    <w:rsid w:val="0047556B"/>
    <w:rsid w:val="00477768"/>
    <w:rsid w:val="00492BC5"/>
    <w:rsid w:val="004950C6"/>
    <w:rsid w:val="004964F1"/>
    <w:rsid w:val="004A0988"/>
    <w:rsid w:val="004A16BC"/>
    <w:rsid w:val="004A2B94"/>
    <w:rsid w:val="004A7F20"/>
    <w:rsid w:val="004B06DF"/>
    <w:rsid w:val="004B7C0C"/>
    <w:rsid w:val="004C3898"/>
    <w:rsid w:val="004D36B1"/>
    <w:rsid w:val="004D7EBD"/>
    <w:rsid w:val="004E2680"/>
    <w:rsid w:val="004E28F9"/>
    <w:rsid w:val="004E462E"/>
    <w:rsid w:val="004E56DC"/>
    <w:rsid w:val="004E76F4"/>
    <w:rsid w:val="004F0B4E"/>
    <w:rsid w:val="004F0B6C"/>
    <w:rsid w:val="004F2078"/>
    <w:rsid w:val="004F4DA3"/>
    <w:rsid w:val="004F7508"/>
    <w:rsid w:val="00506557"/>
    <w:rsid w:val="0050677A"/>
    <w:rsid w:val="005108D8"/>
    <w:rsid w:val="005116F9"/>
    <w:rsid w:val="005149A3"/>
    <w:rsid w:val="005153A7"/>
    <w:rsid w:val="005219CF"/>
    <w:rsid w:val="00534B59"/>
    <w:rsid w:val="00536759"/>
    <w:rsid w:val="00537C62"/>
    <w:rsid w:val="00546970"/>
    <w:rsid w:val="00554192"/>
    <w:rsid w:val="00554E19"/>
    <w:rsid w:val="0056121F"/>
    <w:rsid w:val="00572505"/>
    <w:rsid w:val="00573D5D"/>
    <w:rsid w:val="005744EE"/>
    <w:rsid w:val="00575DA6"/>
    <w:rsid w:val="00582809"/>
    <w:rsid w:val="00583D71"/>
    <w:rsid w:val="0058798C"/>
    <w:rsid w:val="005900FA"/>
    <w:rsid w:val="00590D61"/>
    <w:rsid w:val="005935A4"/>
    <w:rsid w:val="005948C2"/>
    <w:rsid w:val="00595DCA"/>
    <w:rsid w:val="0059779B"/>
    <w:rsid w:val="005A209A"/>
    <w:rsid w:val="005A662D"/>
    <w:rsid w:val="005B1D41"/>
    <w:rsid w:val="005B35D7"/>
    <w:rsid w:val="005B392A"/>
    <w:rsid w:val="005B3AA3"/>
    <w:rsid w:val="005B69C3"/>
    <w:rsid w:val="005B6F83"/>
    <w:rsid w:val="005B721B"/>
    <w:rsid w:val="005C02E8"/>
    <w:rsid w:val="005C6DD7"/>
    <w:rsid w:val="005C74FB"/>
    <w:rsid w:val="005D1602"/>
    <w:rsid w:val="005E08AE"/>
    <w:rsid w:val="005E385F"/>
    <w:rsid w:val="005E5B81"/>
    <w:rsid w:val="005F2CB1"/>
    <w:rsid w:val="005F3025"/>
    <w:rsid w:val="005F59D9"/>
    <w:rsid w:val="005F5CD4"/>
    <w:rsid w:val="005F618C"/>
    <w:rsid w:val="005F70BD"/>
    <w:rsid w:val="00600073"/>
    <w:rsid w:val="0060283C"/>
    <w:rsid w:val="00604F14"/>
    <w:rsid w:val="006106DB"/>
    <w:rsid w:val="00611B83"/>
    <w:rsid w:val="00613257"/>
    <w:rsid w:val="00620A71"/>
    <w:rsid w:val="00620D80"/>
    <w:rsid w:val="006234A6"/>
    <w:rsid w:val="00630001"/>
    <w:rsid w:val="006308AE"/>
    <w:rsid w:val="006311B3"/>
    <w:rsid w:val="0063284C"/>
    <w:rsid w:val="00636398"/>
    <w:rsid w:val="006368D3"/>
    <w:rsid w:val="006377EC"/>
    <w:rsid w:val="0064151F"/>
    <w:rsid w:val="00641533"/>
    <w:rsid w:val="0064208D"/>
    <w:rsid w:val="00643475"/>
    <w:rsid w:val="0064396A"/>
    <w:rsid w:val="0064624E"/>
    <w:rsid w:val="00650AB9"/>
    <w:rsid w:val="006513E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3468"/>
    <w:rsid w:val="0071357E"/>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6920"/>
    <w:rsid w:val="007571E1"/>
    <w:rsid w:val="007604B2"/>
    <w:rsid w:val="00761E36"/>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004A"/>
    <w:rsid w:val="007A1CB3"/>
    <w:rsid w:val="007A306F"/>
    <w:rsid w:val="007A43A6"/>
    <w:rsid w:val="007A58A6"/>
    <w:rsid w:val="007A5B38"/>
    <w:rsid w:val="007B3D2D"/>
    <w:rsid w:val="007B50AE"/>
    <w:rsid w:val="007B51DF"/>
    <w:rsid w:val="007B7374"/>
    <w:rsid w:val="007C05DD"/>
    <w:rsid w:val="007C1823"/>
    <w:rsid w:val="007C3D18"/>
    <w:rsid w:val="007C4B79"/>
    <w:rsid w:val="007C60BF"/>
    <w:rsid w:val="007C6A07"/>
    <w:rsid w:val="007C75A1"/>
    <w:rsid w:val="007C77A5"/>
    <w:rsid w:val="007D04E5"/>
    <w:rsid w:val="007D5901"/>
    <w:rsid w:val="007D7526"/>
    <w:rsid w:val="007E4610"/>
    <w:rsid w:val="007E4715"/>
    <w:rsid w:val="007E4762"/>
    <w:rsid w:val="007E505B"/>
    <w:rsid w:val="007E68EF"/>
    <w:rsid w:val="007E7091"/>
    <w:rsid w:val="007F6935"/>
    <w:rsid w:val="007F75D5"/>
    <w:rsid w:val="00803FAE"/>
    <w:rsid w:val="0080605F"/>
    <w:rsid w:val="00806603"/>
    <w:rsid w:val="00806EE7"/>
    <w:rsid w:val="00807786"/>
    <w:rsid w:val="00811FCB"/>
    <w:rsid w:val="008158D6"/>
    <w:rsid w:val="00817196"/>
    <w:rsid w:val="00822875"/>
    <w:rsid w:val="008235DB"/>
    <w:rsid w:val="00824AB4"/>
    <w:rsid w:val="00824BA1"/>
    <w:rsid w:val="00825C42"/>
    <w:rsid w:val="00825D25"/>
    <w:rsid w:val="00827D6F"/>
    <w:rsid w:val="008376AC"/>
    <w:rsid w:val="008444E8"/>
    <w:rsid w:val="00844D87"/>
    <w:rsid w:val="00844E80"/>
    <w:rsid w:val="00846FE7"/>
    <w:rsid w:val="00856911"/>
    <w:rsid w:val="008677FD"/>
    <w:rsid w:val="008706D4"/>
    <w:rsid w:val="00870F8A"/>
    <w:rsid w:val="008719A4"/>
    <w:rsid w:val="00871D23"/>
    <w:rsid w:val="00872409"/>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F5B"/>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AE8"/>
    <w:rsid w:val="008F1EAB"/>
    <w:rsid w:val="008F33DC"/>
    <w:rsid w:val="008F477F"/>
    <w:rsid w:val="00902350"/>
    <w:rsid w:val="00902D82"/>
    <w:rsid w:val="0090336B"/>
    <w:rsid w:val="009053AA"/>
    <w:rsid w:val="00906939"/>
    <w:rsid w:val="00910B7D"/>
    <w:rsid w:val="00911036"/>
    <w:rsid w:val="00911DFB"/>
    <w:rsid w:val="009139D9"/>
    <w:rsid w:val="00914AD8"/>
    <w:rsid w:val="00916079"/>
    <w:rsid w:val="00917CE9"/>
    <w:rsid w:val="00920BF2"/>
    <w:rsid w:val="00922010"/>
    <w:rsid w:val="00924C41"/>
    <w:rsid w:val="00931654"/>
    <w:rsid w:val="00931BD9"/>
    <w:rsid w:val="00935739"/>
    <w:rsid w:val="0093589A"/>
    <w:rsid w:val="00935BC7"/>
    <w:rsid w:val="009368F3"/>
    <w:rsid w:val="00941636"/>
    <w:rsid w:val="00943742"/>
    <w:rsid w:val="00944C33"/>
    <w:rsid w:val="00945C05"/>
    <w:rsid w:val="00945DBB"/>
    <w:rsid w:val="00946945"/>
    <w:rsid w:val="00947713"/>
    <w:rsid w:val="00950DE7"/>
    <w:rsid w:val="00952A24"/>
    <w:rsid w:val="00953920"/>
    <w:rsid w:val="00953D47"/>
    <w:rsid w:val="0095681E"/>
    <w:rsid w:val="009572D4"/>
    <w:rsid w:val="009576F4"/>
    <w:rsid w:val="00957DEE"/>
    <w:rsid w:val="00961921"/>
    <w:rsid w:val="0096430A"/>
    <w:rsid w:val="0096554B"/>
    <w:rsid w:val="0096584A"/>
    <w:rsid w:val="00971F08"/>
    <w:rsid w:val="0097493A"/>
    <w:rsid w:val="0097603D"/>
    <w:rsid w:val="00976949"/>
    <w:rsid w:val="00980477"/>
    <w:rsid w:val="009835AC"/>
    <w:rsid w:val="00985253"/>
    <w:rsid w:val="009853B3"/>
    <w:rsid w:val="00985BFD"/>
    <w:rsid w:val="00986A91"/>
    <w:rsid w:val="00990630"/>
    <w:rsid w:val="00991761"/>
    <w:rsid w:val="00994DCA"/>
    <w:rsid w:val="009960EC"/>
    <w:rsid w:val="009970DD"/>
    <w:rsid w:val="009974DE"/>
    <w:rsid w:val="00997CB2"/>
    <w:rsid w:val="00997FE0"/>
    <w:rsid w:val="009A0FBA"/>
    <w:rsid w:val="009A1601"/>
    <w:rsid w:val="009A18A7"/>
    <w:rsid w:val="009A462D"/>
    <w:rsid w:val="009A5314"/>
    <w:rsid w:val="009A5CBA"/>
    <w:rsid w:val="009B1F30"/>
    <w:rsid w:val="009B3AC2"/>
    <w:rsid w:val="009B4DF4"/>
    <w:rsid w:val="009B564E"/>
    <w:rsid w:val="009B7E87"/>
    <w:rsid w:val="009C0FAB"/>
    <w:rsid w:val="009C403E"/>
    <w:rsid w:val="009C6832"/>
    <w:rsid w:val="009D4FF0"/>
    <w:rsid w:val="009D703C"/>
    <w:rsid w:val="009D718F"/>
    <w:rsid w:val="009E068F"/>
    <w:rsid w:val="009E14E0"/>
    <w:rsid w:val="009E35DB"/>
    <w:rsid w:val="009E47A3"/>
    <w:rsid w:val="009E5989"/>
    <w:rsid w:val="009F08F3"/>
    <w:rsid w:val="009F344F"/>
    <w:rsid w:val="009F51FA"/>
    <w:rsid w:val="009F7A9B"/>
    <w:rsid w:val="00A031D8"/>
    <w:rsid w:val="00A048A8"/>
    <w:rsid w:val="00A04F49"/>
    <w:rsid w:val="00A13E54"/>
    <w:rsid w:val="00A156FC"/>
    <w:rsid w:val="00A15745"/>
    <w:rsid w:val="00A17F63"/>
    <w:rsid w:val="00A2193B"/>
    <w:rsid w:val="00A2351A"/>
    <w:rsid w:val="00A264A9"/>
    <w:rsid w:val="00A27785"/>
    <w:rsid w:val="00A30187"/>
    <w:rsid w:val="00A3448A"/>
    <w:rsid w:val="00A36297"/>
    <w:rsid w:val="00A41E2B"/>
    <w:rsid w:val="00A41EE2"/>
    <w:rsid w:val="00A45B74"/>
    <w:rsid w:val="00A52E1D"/>
    <w:rsid w:val="00A61499"/>
    <w:rsid w:val="00A62A77"/>
    <w:rsid w:val="00A63483"/>
    <w:rsid w:val="00A657D7"/>
    <w:rsid w:val="00A660AC"/>
    <w:rsid w:val="00A6629C"/>
    <w:rsid w:val="00A67E6C"/>
    <w:rsid w:val="00A71B99"/>
    <w:rsid w:val="00A739D0"/>
    <w:rsid w:val="00A761D4"/>
    <w:rsid w:val="00A77EC4"/>
    <w:rsid w:val="00A80D13"/>
    <w:rsid w:val="00A85C6C"/>
    <w:rsid w:val="00A85EF6"/>
    <w:rsid w:val="00A92879"/>
    <w:rsid w:val="00A9442A"/>
    <w:rsid w:val="00AA016F"/>
    <w:rsid w:val="00AA1ED6"/>
    <w:rsid w:val="00AA51D6"/>
    <w:rsid w:val="00AA60C8"/>
    <w:rsid w:val="00AB0BC8"/>
    <w:rsid w:val="00AB11CA"/>
    <w:rsid w:val="00AB14D9"/>
    <w:rsid w:val="00AB4AB8"/>
    <w:rsid w:val="00AB655E"/>
    <w:rsid w:val="00AC007F"/>
    <w:rsid w:val="00AC2ECD"/>
    <w:rsid w:val="00AC3119"/>
    <w:rsid w:val="00AC49FB"/>
    <w:rsid w:val="00AC5A10"/>
    <w:rsid w:val="00AC7789"/>
    <w:rsid w:val="00AD0AA3"/>
    <w:rsid w:val="00AD1D6F"/>
    <w:rsid w:val="00AD3F94"/>
    <w:rsid w:val="00AD4A5A"/>
    <w:rsid w:val="00AE27AC"/>
    <w:rsid w:val="00AE2FEB"/>
    <w:rsid w:val="00AE40E0"/>
    <w:rsid w:val="00AE4DBA"/>
    <w:rsid w:val="00AE4F07"/>
    <w:rsid w:val="00AE6966"/>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5B10"/>
    <w:rsid w:val="00B372AA"/>
    <w:rsid w:val="00B40445"/>
    <w:rsid w:val="00B41888"/>
    <w:rsid w:val="00B45A52"/>
    <w:rsid w:val="00B46175"/>
    <w:rsid w:val="00B5666A"/>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3A8B"/>
    <w:rsid w:val="00BC4D2E"/>
    <w:rsid w:val="00BC5A3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52E7"/>
    <w:rsid w:val="00C3719D"/>
    <w:rsid w:val="00C44334"/>
    <w:rsid w:val="00C54995"/>
    <w:rsid w:val="00C54D41"/>
    <w:rsid w:val="00C60783"/>
    <w:rsid w:val="00C64672"/>
    <w:rsid w:val="00C70697"/>
    <w:rsid w:val="00C72EF4"/>
    <w:rsid w:val="00C75D2F"/>
    <w:rsid w:val="00C767BE"/>
    <w:rsid w:val="00C76E3C"/>
    <w:rsid w:val="00C81568"/>
    <w:rsid w:val="00C9027A"/>
    <w:rsid w:val="00C9068E"/>
    <w:rsid w:val="00C92432"/>
    <w:rsid w:val="00C93C4B"/>
    <w:rsid w:val="00C944AB"/>
    <w:rsid w:val="00C95B40"/>
    <w:rsid w:val="00CA1068"/>
    <w:rsid w:val="00CA1ED8"/>
    <w:rsid w:val="00CA2417"/>
    <w:rsid w:val="00CA5890"/>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C83"/>
    <w:rsid w:val="00D347B7"/>
    <w:rsid w:val="00D36E71"/>
    <w:rsid w:val="00D37D87"/>
    <w:rsid w:val="00D40B33"/>
    <w:rsid w:val="00D4318F"/>
    <w:rsid w:val="00D438BF"/>
    <w:rsid w:val="00D440F8"/>
    <w:rsid w:val="00D54649"/>
    <w:rsid w:val="00D546FF"/>
    <w:rsid w:val="00D55AD5"/>
    <w:rsid w:val="00D576CA"/>
    <w:rsid w:val="00D61AF5"/>
    <w:rsid w:val="00D652B5"/>
    <w:rsid w:val="00D66155"/>
    <w:rsid w:val="00D708B0"/>
    <w:rsid w:val="00D737D9"/>
    <w:rsid w:val="00D74BDB"/>
    <w:rsid w:val="00D77B1D"/>
    <w:rsid w:val="00D8021F"/>
    <w:rsid w:val="00D80383"/>
    <w:rsid w:val="00D823C6"/>
    <w:rsid w:val="00D84494"/>
    <w:rsid w:val="00D85EFD"/>
    <w:rsid w:val="00D86CA3"/>
    <w:rsid w:val="00D871CE"/>
    <w:rsid w:val="00D90A69"/>
    <w:rsid w:val="00D9196D"/>
    <w:rsid w:val="00D92982"/>
    <w:rsid w:val="00DA305E"/>
    <w:rsid w:val="00DA5417"/>
    <w:rsid w:val="00DA56E8"/>
    <w:rsid w:val="00DB0A9F"/>
    <w:rsid w:val="00DB1C97"/>
    <w:rsid w:val="00DB377D"/>
    <w:rsid w:val="00DC1578"/>
    <w:rsid w:val="00DC2D36"/>
    <w:rsid w:val="00DC53EF"/>
    <w:rsid w:val="00DE5608"/>
    <w:rsid w:val="00DE58D0"/>
    <w:rsid w:val="00DE654F"/>
    <w:rsid w:val="00DF0B6E"/>
    <w:rsid w:val="00DF15E0"/>
    <w:rsid w:val="00DF37A0"/>
    <w:rsid w:val="00E014BD"/>
    <w:rsid w:val="00E110E7"/>
    <w:rsid w:val="00E11B20"/>
    <w:rsid w:val="00E14A79"/>
    <w:rsid w:val="00E17FA2"/>
    <w:rsid w:val="00E22330"/>
    <w:rsid w:val="00E26D17"/>
    <w:rsid w:val="00E30B5A"/>
    <w:rsid w:val="00E3123D"/>
    <w:rsid w:val="00E31461"/>
    <w:rsid w:val="00E31D43"/>
    <w:rsid w:val="00E32608"/>
    <w:rsid w:val="00E34188"/>
    <w:rsid w:val="00E34B6E"/>
    <w:rsid w:val="00E35559"/>
    <w:rsid w:val="00E3723A"/>
    <w:rsid w:val="00E37860"/>
    <w:rsid w:val="00E446F1"/>
    <w:rsid w:val="00E45FAF"/>
    <w:rsid w:val="00E46886"/>
    <w:rsid w:val="00E47AEF"/>
    <w:rsid w:val="00E53B75"/>
    <w:rsid w:val="00E54E3B"/>
    <w:rsid w:val="00E5533A"/>
    <w:rsid w:val="00E5689D"/>
    <w:rsid w:val="00E57565"/>
    <w:rsid w:val="00E60413"/>
    <w:rsid w:val="00E63838"/>
    <w:rsid w:val="00E64434"/>
    <w:rsid w:val="00E64B80"/>
    <w:rsid w:val="00E67C51"/>
    <w:rsid w:val="00E72EFC"/>
    <w:rsid w:val="00E758EC"/>
    <w:rsid w:val="00E8234C"/>
    <w:rsid w:val="00E83AA9"/>
    <w:rsid w:val="00E85928"/>
    <w:rsid w:val="00E867F9"/>
    <w:rsid w:val="00E87822"/>
    <w:rsid w:val="00E90395"/>
    <w:rsid w:val="00E90E49"/>
    <w:rsid w:val="00E917F9"/>
    <w:rsid w:val="00E9291C"/>
    <w:rsid w:val="00E93FFE"/>
    <w:rsid w:val="00E94F8A"/>
    <w:rsid w:val="00EA1FDB"/>
    <w:rsid w:val="00EA4B16"/>
    <w:rsid w:val="00EA7A41"/>
    <w:rsid w:val="00EB077B"/>
    <w:rsid w:val="00EB2341"/>
    <w:rsid w:val="00EB4EA2"/>
    <w:rsid w:val="00EC23CC"/>
    <w:rsid w:val="00EC27C6"/>
    <w:rsid w:val="00EC4207"/>
    <w:rsid w:val="00EC5653"/>
    <w:rsid w:val="00EC71CE"/>
    <w:rsid w:val="00EC77A7"/>
    <w:rsid w:val="00ED1006"/>
    <w:rsid w:val="00ED5CFD"/>
    <w:rsid w:val="00EE59C8"/>
    <w:rsid w:val="00EF18FE"/>
    <w:rsid w:val="00EF5787"/>
    <w:rsid w:val="00EF60D0"/>
    <w:rsid w:val="00F0528D"/>
    <w:rsid w:val="00F06C67"/>
    <w:rsid w:val="00F06DFD"/>
    <w:rsid w:val="00F071D1"/>
    <w:rsid w:val="00F07533"/>
    <w:rsid w:val="00F10629"/>
    <w:rsid w:val="00F15FA5"/>
    <w:rsid w:val="00F209AC"/>
    <w:rsid w:val="00F209B7"/>
    <w:rsid w:val="00F2376F"/>
    <w:rsid w:val="00F243D8"/>
    <w:rsid w:val="00F260C3"/>
    <w:rsid w:val="00F30828"/>
    <w:rsid w:val="00F30936"/>
    <w:rsid w:val="00F313D6"/>
    <w:rsid w:val="00F40F0C"/>
    <w:rsid w:val="00F4766C"/>
    <w:rsid w:val="00F5060E"/>
    <w:rsid w:val="00F507D1"/>
    <w:rsid w:val="00F519CE"/>
    <w:rsid w:val="00F51ADA"/>
    <w:rsid w:val="00F607C5"/>
    <w:rsid w:val="00F60DEA"/>
    <w:rsid w:val="00F61FA3"/>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F8B"/>
    <w:rsid w:val="00F96985"/>
    <w:rsid w:val="00F97838"/>
    <w:rsid w:val="00FA2BB3"/>
    <w:rsid w:val="00FA7023"/>
    <w:rsid w:val="00FB4C80"/>
    <w:rsid w:val="00FB6A6A"/>
    <w:rsid w:val="00FC7429"/>
    <w:rsid w:val="00FD07F6"/>
    <w:rsid w:val="00FD1EC8"/>
    <w:rsid w:val="00FD47ED"/>
    <w:rsid w:val="00FD548F"/>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308AE"/>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6308A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6308AE"/>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6308AE"/>
    <w:pPr>
      <w:numPr>
        <w:ilvl w:val="2"/>
      </w:numPr>
      <w:spacing w:before="120"/>
      <w:outlineLvl w:val="2"/>
    </w:pPr>
    <w:rPr>
      <w:sz w:val="24"/>
      <w:szCs w:val="28"/>
    </w:rPr>
  </w:style>
  <w:style w:type="paragraph" w:styleId="Heading4">
    <w:name w:val="heading 4"/>
    <w:basedOn w:val="Heading3"/>
    <w:next w:val="Normal"/>
    <w:qFormat/>
    <w:rsid w:val="006308AE"/>
    <w:pPr>
      <w:numPr>
        <w:ilvl w:val="3"/>
      </w:numPr>
      <w:outlineLvl w:val="3"/>
    </w:pPr>
    <w:rPr>
      <w:szCs w:val="24"/>
    </w:rPr>
  </w:style>
  <w:style w:type="paragraph" w:styleId="Heading5">
    <w:name w:val="heading 5"/>
    <w:basedOn w:val="Heading4"/>
    <w:next w:val="Normal"/>
    <w:qFormat/>
    <w:rsid w:val="006308AE"/>
    <w:pPr>
      <w:numPr>
        <w:ilvl w:val="4"/>
      </w:numPr>
      <w:outlineLvl w:val="4"/>
    </w:pPr>
    <w:rPr>
      <w:sz w:val="22"/>
      <w:szCs w:val="22"/>
    </w:rPr>
  </w:style>
  <w:style w:type="paragraph" w:styleId="Heading6">
    <w:name w:val="heading 6"/>
    <w:basedOn w:val="Normal"/>
    <w:next w:val="Normal"/>
    <w:qFormat/>
    <w:rsid w:val="006308AE"/>
    <w:pPr>
      <w:keepNext/>
      <w:keepLines/>
      <w:numPr>
        <w:ilvl w:val="5"/>
        <w:numId w:val="1"/>
      </w:numPr>
      <w:spacing w:before="120"/>
      <w:outlineLvl w:val="5"/>
    </w:pPr>
    <w:rPr>
      <w:rFonts w:cs="Arial"/>
    </w:rPr>
  </w:style>
  <w:style w:type="paragraph" w:styleId="Heading7">
    <w:name w:val="heading 7"/>
    <w:basedOn w:val="Normal"/>
    <w:next w:val="Normal"/>
    <w:qFormat/>
    <w:rsid w:val="006308AE"/>
    <w:pPr>
      <w:keepNext/>
      <w:keepLines/>
      <w:numPr>
        <w:ilvl w:val="6"/>
        <w:numId w:val="1"/>
      </w:numPr>
      <w:spacing w:before="120"/>
      <w:outlineLvl w:val="6"/>
    </w:pPr>
    <w:rPr>
      <w:rFonts w:cs="Arial"/>
    </w:rPr>
  </w:style>
  <w:style w:type="paragraph" w:styleId="Heading8">
    <w:name w:val="heading 8"/>
    <w:basedOn w:val="Heading7"/>
    <w:next w:val="Normal"/>
    <w:qFormat/>
    <w:rsid w:val="006308AE"/>
    <w:pPr>
      <w:numPr>
        <w:ilvl w:val="7"/>
      </w:numPr>
      <w:outlineLvl w:val="7"/>
    </w:pPr>
  </w:style>
  <w:style w:type="paragraph" w:styleId="Heading9">
    <w:name w:val="heading 9"/>
    <w:basedOn w:val="Heading8"/>
    <w:next w:val="Normal"/>
    <w:qFormat/>
    <w:rsid w:val="006308AE"/>
    <w:pPr>
      <w:numPr>
        <w:ilvl w:val="8"/>
      </w:numPr>
      <w:outlineLvl w:val="8"/>
    </w:pPr>
  </w:style>
  <w:style w:type="character" w:default="1" w:styleId="DefaultParagraphFont">
    <w:name w:val="Default Paragraph Font"/>
    <w:uiPriority w:val="1"/>
    <w:semiHidden/>
    <w:unhideWhenUsed/>
    <w:rsid w:val="006308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08AE"/>
  </w:style>
  <w:style w:type="paragraph" w:styleId="TOC8">
    <w:name w:val="toc 8"/>
    <w:basedOn w:val="TOC1"/>
    <w:semiHidden/>
    <w:rsid w:val="006308AE"/>
    <w:pPr>
      <w:spacing w:before="180"/>
      <w:ind w:left="2693" w:hanging="2693"/>
    </w:pPr>
    <w:rPr>
      <w:b w:val="0"/>
      <w:bCs/>
    </w:rPr>
  </w:style>
  <w:style w:type="paragraph" w:styleId="TOC1">
    <w:name w:val="toc 1"/>
    <w:aliases w:val="Observation TOC2"/>
    <w:uiPriority w:val="39"/>
    <w:rsid w:val="006308AE"/>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308AE"/>
    <w:pPr>
      <w:keepNext/>
      <w:keepLines/>
      <w:spacing w:before="180"/>
      <w:jc w:val="center"/>
    </w:pPr>
  </w:style>
  <w:style w:type="paragraph" w:styleId="Caption">
    <w:name w:val="caption"/>
    <w:basedOn w:val="Normal"/>
    <w:next w:val="Normal"/>
    <w:qFormat/>
    <w:rsid w:val="006308AE"/>
    <w:pPr>
      <w:spacing w:after="240"/>
      <w:jc w:val="center"/>
    </w:pPr>
    <w:rPr>
      <w:b/>
      <w:bCs/>
    </w:rPr>
  </w:style>
  <w:style w:type="paragraph" w:styleId="TOC5">
    <w:name w:val="toc 5"/>
    <w:aliases w:val="Observation TOC"/>
    <w:basedOn w:val="TOC4"/>
    <w:semiHidden/>
    <w:rsid w:val="006308AE"/>
    <w:pPr>
      <w:tabs>
        <w:tab w:val="right" w:pos="1701"/>
      </w:tabs>
      <w:ind w:left="1701" w:hanging="1701"/>
    </w:pPr>
  </w:style>
  <w:style w:type="paragraph" w:styleId="TOC4">
    <w:name w:val="toc 4"/>
    <w:basedOn w:val="TOC3"/>
    <w:semiHidden/>
    <w:rsid w:val="006308AE"/>
    <w:pPr>
      <w:ind w:left="1418" w:hanging="1418"/>
    </w:pPr>
  </w:style>
  <w:style w:type="paragraph" w:styleId="TOC3">
    <w:name w:val="toc 3"/>
    <w:basedOn w:val="TOC2"/>
    <w:semiHidden/>
    <w:rsid w:val="006308AE"/>
    <w:pPr>
      <w:ind w:left="1134" w:hanging="1134"/>
    </w:pPr>
  </w:style>
  <w:style w:type="paragraph" w:styleId="TOC2">
    <w:name w:val="toc 2"/>
    <w:basedOn w:val="TOC1"/>
    <w:semiHidden/>
    <w:rsid w:val="006308AE"/>
    <w:pPr>
      <w:keepNext w:val="0"/>
      <w:spacing w:before="0"/>
      <w:ind w:left="851" w:hanging="851"/>
    </w:pPr>
    <w:rPr>
      <w:szCs w:val="20"/>
    </w:rPr>
  </w:style>
  <w:style w:type="paragraph" w:styleId="Index2">
    <w:name w:val="index 2"/>
    <w:basedOn w:val="Index1"/>
    <w:semiHidden/>
    <w:rsid w:val="006308AE"/>
    <w:pPr>
      <w:ind w:left="284"/>
    </w:pPr>
  </w:style>
  <w:style w:type="paragraph" w:styleId="Index1">
    <w:name w:val="index 1"/>
    <w:basedOn w:val="Normal"/>
    <w:semiHidden/>
    <w:rsid w:val="006308AE"/>
    <w:pPr>
      <w:keepLines/>
      <w:spacing w:after="0"/>
    </w:pPr>
  </w:style>
  <w:style w:type="paragraph" w:styleId="DocumentMap">
    <w:name w:val="Document Map"/>
    <w:basedOn w:val="Normal"/>
    <w:semiHidden/>
    <w:rsid w:val="006308AE"/>
    <w:pPr>
      <w:shd w:val="clear" w:color="auto" w:fill="000080"/>
    </w:pPr>
    <w:rPr>
      <w:rFonts w:ascii="Tahoma" w:hAnsi="Tahoma" w:cs="Tahoma"/>
    </w:rPr>
  </w:style>
  <w:style w:type="paragraph" w:styleId="ListNumber2">
    <w:name w:val="List Number 2"/>
    <w:basedOn w:val="ListNumber"/>
    <w:rsid w:val="006308AE"/>
    <w:pPr>
      <w:ind w:left="851"/>
    </w:pPr>
  </w:style>
  <w:style w:type="paragraph" w:styleId="ListNumber">
    <w:name w:val="List Number"/>
    <w:basedOn w:val="List"/>
    <w:rsid w:val="006308AE"/>
  </w:style>
  <w:style w:type="paragraph" w:styleId="List">
    <w:name w:val="List"/>
    <w:basedOn w:val="Normal"/>
    <w:rsid w:val="006308AE"/>
    <w:pPr>
      <w:ind w:left="568" w:hanging="284"/>
    </w:pPr>
  </w:style>
  <w:style w:type="paragraph" w:styleId="Header">
    <w:name w:val="header"/>
    <w:rsid w:val="006308A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308AE"/>
    <w:rPr>
      <w:b/>
      <w:bCs/>
      <w:position w:val="6"/>
      <w:sz w:val="16"/>
      <w:szCs w:val="16"/>
    </w:rPr>
  </w:style>
  <w:style w:type="paragraph" w:styleId="FootnoteText">
    <w:name w:val="footnote text"/>
    <w:basedOn w:val="Normal"/>
    <w:semiHidden/>
    <w:rsid w:val="006308AE"/>
    <w:pPr>
      <w:keepLines/>
      <w:spacing w:after="0"/>
      <w:ind w:left="454" w:hanging="454"/>
    </w:pPr>
    <w:rPr>
      <w:sz w:val="16"/>
      <w:szCs w:val="16"/>
    </w:rPr>
  </w:style>
  <w:style w:type="paragraph" w:customStyle="1" w:styleId="3GPPHeader">
    <w:name w:val="3GPP_Header"/>
    <w:basedOn w:val="Normal"/>
    <w:qFormat/>
    <w:rsid w:val="006308AE"/>
    <w:pPr>
      <w:tabs>
        <w:tab w:val="left" w:pos="1800"/>
        <w:tab w:val="right" w:pos="9360"/>
      </w:tabs>
      <w:spacing w:after="0"/>
    </w:pPr>
    <w:rPr>
      <w:rFonts w:ascii="Arial" w:hAnsi="Arial"/>
      <w:b/>
    </w:rPr>
  </w:style>
  <w:style w:type="paragraph" w:styleId="TOC9">
    <w:name w:val="toc 9"/>
    <w:basedOn w:val="TOC8"/>
    <w:semiHidden/>
    <w:rsid w:val="006308AE"/>
    <w:pPr>
      <w:ind w:left="1418" w:hanging="1418"/>
    </w:pPr>
  </w:style>
  <w:style w:type="paragraph" w:styleId="TOC6">
    <w:name w:val="toc 6"/>
    <w:basedOn w:val="TOC5"/>
    <w:next w:val="Normal"/>
    <w:semiHidden/>
    <w:rsid w:val="006308AE"/>
    <w:pPr>
      <w:ind w:left="1985" w:hanging="1985"/>
    </w:pPr>
  </w:style>
  <w:style w:type="paragraph" w:styleId="TOC7">
    <w:name w:val="toc 7"/>
    <w:basedOn w:val="TOC6"/>
    <w:next w:val="Normal"/>
    <w:semiHidden/>
    <w:rsid w:val="006308AE"/>
    <w:pPr>
      <w:ind w:left="2268" w:hanging="2268"/>
    </w:pPr>
  </w:style>
  <w:style w:type="paragraph" w:styleId="ListBullet2">
    <w:name w:val="List Bullet 2"/>
    <w:basedOn w:val="ListBullet"/>
    <w:rsid w:val="006308AE"/>
    <w:pPr>
      <w:numPr>
        <w:numId w:val="6"/>
      </w:numPr>
    </w:pPr>
  </w:style>
  <w:style w:type="paragraph" w:styleId="ListBullet">
    <w:name w:val="List Bullet"/>
    <w:basedOn w:val="BodyText"/>
    <w:rsid w:val="006308AE"/>
    <w:pPr>
      <w:numPr>
        <w:numId w:val="5"/>
      </w:numPr>
    </w:pPr>
  </w:style>
  <w:style w:type="paragraph" w:styleId="ListBullet3">
    <w:name w:val="List Bullet 3"/>
    <w:basedOn w:val="ListBullet2"/>
    <w:rsid w:val="006308AE"/>
    <w:pPr>
      <w:numPr>
        <w:numId w:val="7"/>
      </w:numPr>
    </w:pPr>
  </w:style>
  <w:style w:type="paragraph" w:customStyle="1" w:styleId="EQ">
    <w:name w:val="EQ"/>
    <w:basedOn w:val="Normal"/>
    <w:next w:val="Normal"/>
    <w:rsid w:val="006308AE"/>
    <w:pPr>
      <w:keepLines/>
      <w:tabs>
        <w:tab w:val="center" w:pos="4536"/>
        <w:tab w:val="right" w:pos="9072"/>
      </w:tabs>
      <w:spacing w:after="180"/>
      <w:jc w:val="left"/>
    </w:pPr>
    <w:rPr>
      <w:noProof/>
      <w:lang w:eastAsia="en-US"/>
    </w:rPr>
  </w:style>
  <w:style w:type="paragraph" w:styleId="List2">
    <w:name w:val="List 2"/>
    <w:basedOn w:val="List"/>
    <w:rsid w:val="006308AE"/>
    <w:pPr>
      <w:ind w:left="851"/>
    </w:pPr>
  </w:style>
  <w:style w:type="paragraph" w:styleId="List3">
    <w:name w:val="List 3"/>
    <w:basedOn w:val="List2"/>
    <w:rsid w:val="006308AE"/>
    <w:pPr>
      <w:ind w:left="1135"/>
    </w:pPr>
  </w:style>
  <w:style w:type="paragraph" w:styleId="List4">
    <w:name w:val="List 4"/>
    <w:basedOn w:val="List3"/>
    <w:rsid w:val="006308AE"/>
    <w:pPr>
      <w:ind w:left="1418"/>
    </w:pPr>
  </w:style>
  <w:style w:type="paragraph" w:styleId="List5">
    <w:name w:val="List 5"/>
    <w:basedOn w:val="List4"/>
    <w:rsid w:val="006308AE"/>
    <w:pPr>
      <w:ind w:left="1702"/>
    </w:pPr>
  </w:style>
  <w:style w:type="paragraph" w:customStyle="1" w:styleId="EditorsNote">
    <w:name w:val="Editor's Note"/>
    <w:basedOn w:val="Normal"/>
    <w:rsid w:val="006308AE"/>
    <w:pPr>
      <w:keepLines/>
      <w:spacing w:after="180"/>
      <w:ind w:left="1135" w:hanging="851"/>
      <w:jc w:val="left"/>
    </w:pPr>
    <w:rPr>
      <w:color w:val="FF0000"/>
      <w:lang w:eastAsia="en-US"/>
    </w:rPr>
  </w:style>
  <w:style w:type="paragraph" w:styleId="ListBullet4">
    <w:name w:val="List Bullet 4"/>
    <w:basedOn w:val="ListBullet3"/>
    <w:rsid w:val="006308AE"/>
    <w:pPr>
      <w:numPr>
        <w:numId w:val="8"/>
      </w:numPr>
    </w:pPr>
  </w:style>
  <w:style w:type="paragraph" w:styleId="ListBullet5">
    <w:name w:val="List Bullet 5"/>
    <w:basedOn w:val="ListBullet4"/>
    <w:rsid w:val="006308AE"/>
    <w:pPr>
      <w:numPr>
        <w:numId w:val="4"/>
      </w:numPr>
    </w:pPr>
  </w:style>
  <w:style w:type="paragraph" w:styleId="Footer">
    <w:name w:val="footer"/>
    <w:basedOn w:val="Header"/>
    <w:semiHidden/>
    <w:rsid w:val="006308AE"/>
    <w:pPr>
      <w:jc w:val="center"/>
    </w:pPr>
    <w:rPr>
      <w:i/>
      <w:iCs/>
    </w:rPr>
  </w:style>
  <w:style w:type="paragraph" w:customStyle="1" w:styleId="Reference">
    <w:name w:val="Reference"/>
    <w:basedOn w:val="Normal"/>
    <w:qFormat/>
    <w:rsid w:val="006308AE"/>
    <w:pPr>
      <w:numPr>
        <w:numId w:val="2"/>
      </w:numPr>
    </w:pPr>
  </w:style>
  <w:style w:type="paragraph" w:styleId="BalloonText">
    <w:name w:val="Balloon Text"/>
    <w:basedOn w:val="Normal"/>
    <w:semiHidden/>
    <w:rsid w:val="006308AE"/>
    <w:rPr>
      <w:rFonts w:ascii="Tahoma" w:hAnsi="Tahoma" w:cs="Tahoma"/>
      <w:sz w:val="16"/>
      <w:szCs w:val="16"/>
    </w:rPr>
  </w:style>
  <w:style w:type="character" w:styleId="PageNumber">
    <w:name w:val="page number"/>
    <w:basedOn w:val="DefaultParagraphFont"/>
    <w:semiHidden/>
    <w:rsid w:val="006308AE"/>
  </w:style>
  <w:style w:type="paragraph" w:styleId="BodyText">
    <w:name w:val="Body Text"/>
    <w:basedOn w:val="Normal"/>
    <w:link w:val="BodyTextChar"/>
    <w:qFormat/>
    <w:rsid w:val="006308AE"/>
  </w:style>
  <w:style w:type="character" w:styleId="Hyperlink">
    <w:name w:val="Hyperlink"/>
    <w:uiPriority w:val="99"/>
    <w:rsid w:val="006308AE"/>
    <w:rPr>
      <w:color w:val="0000FF"/>
      <w:u w:val="single"/>
      <w:lang w:val="en-GB"/>
    </w:rPr>
  </w:style>
  <w:style w:type="character" w:styleId="FollowedHyperlink">
    <w:name w:val="FollowedHyperlink"/>
    <w:semiHidden/>
    <w:rsid w:val="006308AE"/>
    <w:rPr>
      <w:color w:val="FF0000"/>
      <w:u w:val="single"/>
    </w:rPr>
  </w:style>
  <w:style w:type="character" w:styleId="CommentReference">
    <w:name w:val="annotation reference"/>
    <w:semiHidden/>
    <w:rsid w:val="006308AE"/>
    <w:rPr>
      <w:sz w:val="16"/>
      <w:szCs w:val="16"/>
    </w:rPr>
  </w:style>
  <w:style w:type="paragraph" w:styleId="CommentText">
    <w:name w:val="annotation text"/>
    <w:basedOn w:val="Normal"/>
    <w:semiHidden/>
    <w:rsid w:val="006308AE"/>
  </w:style>
  <w:style w:type="paragraph" w:styleId="CommentSubject">
    <w:name w:val="annotation subject"/>
    <w:basedOn w:val="CommentText"/>
    <w:next w:val="CommentText"/>
    <w:semiHidden/>
    <w:rsid w:val="006308AE"/>
    <w:rPr>
      <w:b/>
      <w:bCs/>
    </w:rPr>
  </w:style>
  <w:style w:type="character" w:customStyle="1" w:styleId="Heading1Char">
    <w:name w:val="Heading 1 Char"/>
    <w:link w:val="Heading1"/>
    <w:rsid w:val="006308AE"/>
    <w:rPr>
      <w:rFonts w:ascii="Arial" w:hAnsi="Arial" w:cs="Arial"/>
      <w:sz w:val="32"/>
      <w:szCs w:val="36"/>
      <w:lang w:val="en-GB" w:eastAsia="zh-CN"/>
    </w:rPr>
  </w:style>
  <w:style w:type="paragraph" w:customStyle="1" w:styleId="B1">
    <w:name w:val="B1"/>
    <w:basedOn w:val="List"/>
    <w:rsid w:val="006308AE"/>
    <w:pPr>
      <w:spacing w:after="180"/>
      <w:jc w:val="left"/>
    </w:pPr>
    <w:rPr>
      <w:lang w:eastAsia="en-US"/>
    </w:rPr>
  </w:style>
  <w:style w:type="paragraph" w:customStyle="1" w:styleId="B2">
    <w:name w:val="B2"/>
    <w:basedOn w:val="List2"/>
    <w:rsid w:val="006308AE"/>
    <w:pPr>
      <w:spacing w:after="180"/>
      <w:jc w:val="left"/>
    </w:pPr>
    <w:rPr>
      <w:lang w:eastAsia="en-US"/>
    </w:rPr>
  </w:style>
  <w:style w:type="paragraph" w:customStyle="1" w:styleId="B3">
    <w:name w:val="B3"/>
    <w:basedOn w:val="List3"/>
    <w:rsid w:val="006308AE"/>
    <w:pPr>
      <w:spacing w:after="180"/>
      <w:jc w:val="left"/>
    </w:pPr>
    <w:rPr>
      <w:lang w:eastAsia="en-US"/>
    </w:rPr>
  </w:style>
  <w:style w:type="paragraph" w:customStyle="1" w:styleId="B4">
    <w:name w:val="B4"/>
    <w:basedOn w:val="List4"/>
    <w:rsid w:val="006308AE"/>
    <w:pPr>
      <w:spacing w:after="180"/>
      <w:jc w:val="left"/>
    </w:pPr>
    <w:rPr>
      <w:lang w:eastAsia="en-US"/>
    </w:rPr>
  </w:style>
  <w:style w:type="paragraph" w:customStyle="1" w:styleId="Proposal">
    <w:name w:val="Proposal"/>
    <w:basedOn w:val="Normal"/>
    <w:qFormat/>
    <w:rsid w:val="006308AE"/>
    <w:pPr>
      <w:numPr>
        <w:numId w:val="3"/>
      </w:numPr>
      <w:tabs>
        <w:tab w:val="clear" w:pos="1304"/>
        <w:tab w:val="left" w:pos="1701"/>
      </w:tabs>
      <w:ind w:left="1701" w:hanging="1701"/>
    </w:pPr>
    <w:rPr>
      <w:b/>
      <w:bCs/>
    </w:rPr>
  </w:style>
  <w:style w:type="character" w:customStyle="1" w:styleId="BodyTextChar">
    <w:name w:val="Body Text Char"/>
    <w:link w:val="BodyText"/>
    <w:rsid w:val="006308AE"/>
    <w:rPr>
      <w:rFonts w:ascii="Times New Roman" w:hAnsi="Times New Roman"/>
      <w:lang w:val="en-GB" w:eastAsia="zh-CN"/>
    </w:rPr>
  </w:style>
  <w:style w:type="paragraph" w:customStyle="1" w:styleId="B5">
    <w:name w:val="B5"/>
    <w:basedOn w:val="List5"/>
    <w:rsid w:val="006308AE"/>
    <w:pPr>
      <w:spacing w:after="180"/>
      <w:jc w:val="left"/>
    </w:pPr>
    <w:rPr>
      <w:lang w:eastAsia="en-US"/>
    </w:rPr>
  </w:style>
  <w:style w:type="paragraph" w:customStyle="1" w:styleId="EX">
    <w:name w:val="EX"/>
    <w:basedOn w:val="Normal"/>
    <w:rsid w:val="006308AE"/>
    <w:pPr>
      <w:keepLines/>
      <w:spacing w:after="180"/>
      <w:ind w:left="1702" w:hanging="1418"/>
      <w:jc w:val="left"/>
    </w:pPr>
    <w:rPr>
      <w:lang w:eastAsia="en-US"/>
    </w:rPr>
  </w:style>
  <w:style w:type="paragraph" w:customStyle="1" w:styleId="EW">
    <w:name w:val="EW"/>
    <w:basedOn w:val="EX"/>
    <w:rsid w:val="006308AE"/>
    <w:pPr>
      <w:spacing w:after="0"/>
    </w:pPr>
  </w:style>
  <w:style w:type="paragraph" w:customStyle="1" w:styleId="TAL">
    <w:name w:val="TAL"/>
    <w:basedOn w:val="Normal"/>
    <w:rsid w:val="006308AE"/>
    <w:pPr>
      <w:keepNext/>
      <w:keepLines/>
      <w:spacing w:after="0"/>
      <w:jc w:val="left"/>
    </w:pPr>
    <w:rPr>
      <w:sz w:val="18"/>
      <w:lang w:eastAsia="en-US"/>
    </w:rPr>
  </w:style>
  <w:style w:type="paragraph" w:customStyle="1" w:styleId="TAC">
    <w:name w:val="TAC"/>
    <w:basedOn w:val="TAL"/>
    <w:rsid w:val="006308AE"/>
    <w:pPr>
      <w:jc w:val="center"/>
    </w:pPr>
  </w:style>
  <w:style w:type="paragraph" w:customStyle="1" w:styleId="TAH">
    <w:name w:val="TAH"/>
    <w:basedOn w:val="TAC"/>
    <w:rsid w:val="006308AE"/>
    <w:rPr>
      <w:b/>
    </w:rPr>
  </w:style>
  <w:style w:type="paragraph" w:customStyle="1" w:styleId="TAN">
    <w:name w:val="TAN"/>
    <w:basedOn w:val="TAL"/>
    <w:rsid w:val="006308AE"/>
    <w:pPr>
      <w:ind w:left="851" w:hanging="851"/>
    </w:pPr>
  </w:style>
  <w:style w:type="paragraph" w:customStyle="1" w:styleId="TAR">
    <w:name w:val="TAR"/>
    <w:basedOn w:val="TAL"/>
    <w:rsid w:val="006308AE"/>
    <w:pPr>
      <w:jc w:val="right"/>
    </w:pPr>
  </w:style>
  <w:style w:type="paragraph" w:customStyle="1" w:styleId="TH">
    <w:name w:val="TH"/>
    <w:basedOn w:val="Normal"/>
    <w:rsid w:val="006308AE"/>
    <w:pPr>
      <w:keepNext/>
      <w:keepLines/>
      <w:spacing w:before="60" w:after="180"/>
      <w:jc w:val="center"/>
    </w:pPr>
    <w:rPr>
      <w:b/>
      <w:lang w:eastAsia="en-US"/>
    </w:rPr>
  </w:style>
  <w:style w:type="paragraph" w:customStyle="1" w:styleId="TF">
    <w:name w:val="TF"/>
    <w:basedOn w:val="TH"/>
    <w:rsid w:val="006308AE"/>
    <w:pPr>
      <w:keepNext w:val="0"/>
      <w:spacing w:before="0" w:after="240"/>
    </w:pPr>
  </w:style>
  <w:style w:type="paragraph" w:customStyle="1" w:styleId="TT">
    <w:name w:val="TT"/>
    <w:basedOn w:val="Heading1"/>
    <w:next w:val="Normal"/>
    <w:rsid w:val="006308AE"/>
    <w:pPr>
      <w:numPr>
        <w:numId w:val="0"/>
      </w:numPr>
      <w:ind w:left="1134" w:hanging="1134"/>
      <w:outlineLvl w:val="9"/>
    </w:pPr>
    <w:rPr>
      <w:rFonts w:cs="Times New Roman"/>
      <w:szCs w:val="20"/>
      <w:lang w:eastAsia="en-US"/>
    </w:rPr>
  </w:style>
  <w:style w:type="paragraph" w:customStyle="1" w:styleId="ZA">
    <w:name w:val="ZA"/>
    <w:rsid w:val="006308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08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308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308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308AE"/>
  </w:style>
  <w:style w:type="paragraph" w:customStyle="1" w:styleId="ZH">
    <w:name w:val="ZH"/>
    <w:rsid w:val="006308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308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308AE"/>
    <w:pPr>
      <w:framePr w:hRule="auto" w:wrap="notBeside" w:y="852"/>
    </w:pPr>
    <w:rPr>
      <w:i w:val="0"/>
      <w:sz w:val="40"/>
    </w:rPr>
  </w:style>
  <w:style w:type="paragraph" w:customStyle="1" w:styleId="ZU">
    <w:name w:val="ZU"/>
    <w:rsid w:val="006308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308AE"/>
    <w:pPr>
      <w:framePr w:wrap="notBeside" w:y="16161"/>
    </w:pPr>
  </w:style>
  <w:style w:type="paragraph" w:customStyle="1" w:styleId="FP">
    <w:name w:val="FP"/>
    <w:basedOn w:val="Normal"/>
    <w:rsid w:val="006308AE"/>
    <w:pPr>
      <w:spacing w:after="0"/>
      <w:jc w:val="left"/>
    </w:pPr>
    <w:rPr>
      <w:lang w:eastAsia="en-US"/>
    </w:rPr>
  </w:style>
  <w:style w:type="paragraph" w:customStyle="1" w:styleId="Observation">
    <w:name w:val="Observation"/>
    <w:basedOn w:val="Proposal"/>
    <w:qFormat/>
    <w:rsid w:val="006308AE"/>
    <w:pPr>
      <w:numPr>
        <w:numId w:val="13"/>
      </w:numPr>
      <w:ind w:left="1701" w:hanging="1701"/>
    </w:pPr>
  </w:style>
  <w:style w:type="paragraph" w:styleId="TableofFigures">
    <w:name w:val="table of figures"/>
    <w:basedOn w:val="Normal"/>
    <w:next w:val="Normal"/>
    <w:uiPriority w:val="99"/>
    <w:rsid w:val="006308AE"/>
    <w:pPr>
      <w:ind w:left="1418" w:hanging="1418"/>
      <w:jc w:val="left"/>
    </w:pPr>
    <w:rPr>
      <w:b/>
    </w:rPr>
  </w:style>
  <w:style w:type="paragraph" w:styleId="Index4">
    <w:name w:val="index 4"/>
    <w:basedOn w:val="Normal"/>
    <w:next w:val="Normal"/>
    <w:autoRedefine/>
    <w:rsid w:val="006308AE"/>
    <w:pPr>
      <w:ind w:left="800" w:hanging="200"/>
    </w:pPr>
  </w:style>
  <w:style w:type="paragraph" w:styleId="ListParagraph">
    <w:name w:val="List Paragraph"/>
    <w:aliases w:val="- Bullets"/>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0E0A5C"/>
    <w:pPr>
      <w:numPr>
        <w:numId w:val="15"/>
      </w:numPr>
      <w:ind w:left="1699" w:hanging="1699"/>
    </w:pPr>
  </w:style>
  <w:style w:type="character" w:customStyle="1" w:styleId="KeyProposalChar">
    <w:name w:val="Key Proposal Char"/>
    <w:basedOn w:val="BodyTextChar"/>
    <w:link w:val="KeyProposal"/>
    <w:rsid w:val="000E0A5C"/>
    <w:rPr>
      <w:rFonts w:ascii="Times New Roman" w:hAnsi="Times New Roman"/>
      <w:b/>
      <w:bCs/>
      <w:lang w:val="en-GB" w:eastAsia="zh-CN"/>
    </w:rPr>
  </w:style>
  <w:style w:type="character" w:customStyle="1" w:styleId="Style1Char">
    <w:name w:val="Style1 Char"/>
    <w:basedOn w:val="DefaultParagraphFont"/>
    <w:link w:val="Style1"/>
    <w:locked/>
    <w:rsid w:val="004A7F20"/>
    <w:rPr>
      <w:rFonts w:ascii="Malgun Gothic" w:eastAsia="Malgun Gothic" w:hAnsi="Malgun Gothic" w:cs="Batang"/>
      <w:lang w:val="en-GB"/>
    </w:rPr>
  </w:style>
  <w:style w:type="paragraph" w:customStyle="1" w:styleId="Style1">
    <w:name w:val="Style1"/>
    <w:basedOn w:val="Normal"/>
    <w:link w:val="Style1Char"/>
    <w:qFormat/>
    <w:rsid w:val="004A7F20"/>
    <w:pPr>
      <w:overflowPunct/>
      <w:autoSpaceDE/>
      <w:autoSpaceDN/>
      <w:adjustRightInd/>
      <w:spacing w:line="288" w:lineRule="auto"/>
      <w:ind w:firstLine="360"/>
      <w:textAlignment w:val="auto"/>
    </w:pPr>
    <w:rPr>
      <w:rFonts w:ascii="Malgun Gothic" w:eastAsia="Malgun Gothic" w:hAnsi="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238">
      <w:bodyDiv w:val="1"/>
      <w:marLeft w:val="0"/>
      <w:marRight w:val="0"/>
      <w:marTop w:val="0"/>
      <w:marBottom w:val="0"/>
      <w:divBdr>
        <w:top w:val="none" w:sz="0" w:space="0" w:color="auto"/>
        <w:left w:val="none" w:sz="0" w:space="0" w:color="auto"/>
        <w:bottom w:val="none" w:sz="0" w:space="0" w:color="auto"/>
        <w:right w:val="none" w:sz="0" w:space="0" w:color="auto"/>
      </w:divBdr>
    </w:div>
    <w:div w:id="267081904">
      <w:bodyDiv w:val="1"/>
      <w:marLeft w:val="0"/>
      <w:marRight w:val="0"/>
      <w:marTop w:val="0"/>
      <w:marBottom w:val="0"/>
      <w:divBdr>
        <w:top w:val="none" w:sz="0" w:space="0" w:color="auto"/>
        <w:left w:val="none" w:sz="0" w:space="0" w:color="auto"/>
        <w:bottom w:val="none" w:sz="0" w:space="0" w:color="auto"/>
        <w:right w:val="none" w:sz="0" w:space="0" w:color="auto"/>
      </w:divBdr>
    </w:div>
    <w:div w:id="627593474">
      <w:bodyDiv w:val="1"/>
      <w:marLeft w:val="0"/>
      <w:marRight w:val="0"/>
      <w:marTop w:val="0"/>
      <w:marBottom w:val="0"/>
      <w:divBdr>
        <w:top w:val="none" w:sz="0" w:space="0" w:color="auto"/>
        <w:left w:val="none" w:sz="0" w:space="0" w:color="auto"/>
        <w:bottom w:val="none" w:sz="0" w:space="0" w:color="auto"/>
        <w:right w:val="none" w:sz="0" w:space="0" w:color="auto"/>
      </w:divBdr>
      <w:divsChild>
        <w:div w:id="983314750">
          <w:marLeft w:val="274"/>
          <w:marRight w:val="0"/>
          <w:marTop w:val="115"/>
          <w:marBottom w:val="0"/>
          <w:divBdr>
            <w:top w:val="none" w:sz="0" w:space="0" w:color="auto"/>
            <w:left w:val="none" w:sz="0" w:space="0" w:color="auto"/>
            <w:bottom w:val="none" w:sz="0" w:space="0" w:color="auto"/>
            <w:right w:val="none" w:sz="0" w:space="0" w:color="auto"/>
          </w:divBdr>
        </w:div>
      </w:divsChild>
    </w:div>
    <w:div w:id="630987146">
      <w:bodyDiv w:val="1"/>
      <w:marLeft w:val="0"/>
      <w:marRight w:val="0"/>
      <w:marTop w:val="0"/>
      <w:marBottom w:val="0"/>
      <w:divBdr>
        <w:top w:val="none" w:sz="0" w:space="0" w:color="auto"/>
        <w:left w:val="none" w:sz="0" w:space="0" w:color="auto"/>
        <w:bottom w:val="none" w:sz="0" w:space="0" w:color="auto"/>
        <w:right w:val="none" w:sz="0" w:space="0" w:color="auto"/>
      </w:divBdr>
      <w:divsChild>
        <w:div w:id="636449204">
          <w:marLeft w:val="835"/>
          <w:marRight w:val="0"/>
          <w:marTop w:val="115"/>
          <w:marBottom w:val="0"/>
          <w:divBdr>
            <w:top w:val="none" w:sz="0" w:space="0" w:color="auto"/>
            <w:left w:val="none" w:sz="0" w:space="0" w:color="auto"/>
            <w:bottom w:val="none" w:sz="0" w:space="0" w:color="auto"/>
            <w:right w:val="none" w:sz="0" w:space="0" w:color="auto"/>
          </w:divBdr>
        </w:div>
      </w:divsChild>
    </w:div>
    <w:div w:id="749890738">
      <w:bodyDiv w:val="1"/>
      <w:marLeft w:val="0"/>
      <w:marRight w:val="0"/>
      <w:marTop w:val="0"/>
      <w:marBottom w:val="0"/>
      <w:divBdr>
        <w:top w:val="none" w:sz="0" w:space="0" w:color="auto"/>
        <w:left w:val="none" w:sz="0" w:space="0" w:color="auto"/>
        <w:bottom w:val="none" w:sz="0" w:space="0" w:color="auto"/>
        <w:right w:val="none" w:sz="0" w:space="0" w:color="auto"/>
      </w:divBdr>
    </w:div>
    <w:div w:id="1240554331">
      <w:bodyDiv w:val="1"/>
      <w:marLeft w:val="0"/>
      <w:marRight w:val="0"/>
      <w:marTop w:val="0"/>
      <w:marBottom w:val="0"/>
      <w:divBdr>
        <w:top w:val="none" w:sz="0" w:space="0" w:color="auto"/>
        <w:left w:val="none" w:sz="0" w:space="0" w:color="auto"/>
        <w:bottom w:val="none" w:sz="0" w:space="0" w:color="auto"/>
        <w:right w:val="none" w:sz="0" w:space="0" w:color="auto"/>
      </w:divBdr>
    </w:div>
    <w:div w:id="1241669962">
      <w:bodyDiv w:val="1"/>
      <w:marLeft w:val="0"/>
      <w:marRight w:val="0"/>
      <w:marTop w:val="0"/>
      <w:marBottom w:val="0"/>
      <w:divBdr>
        <w:top w:val="none" w:sz="0" w:space="0" w:color="auto"/>
        <w:left w:val="none" w:sz="0" w:space="0" w:color="auto"/>
        <w:bottom w:val="none" w:sz="0" w:space="0" w:color="auto"/>
        <w:right w:val="none" w:sz="0" w:space="0" w:color="auto"/>
      </w:divBdr>
      <w:divsChild>
        <w:div w:id="882255131">
          <w:marLeft w:val="835"/>
          <w:marRight w:val="0"/>
          <w:marTop w:val="58"/>
          <w:marBottom w:val="0"/>
          <w:divBdr>
            <w:top w:val="none" w:sz="0" w:space="0" w:color="auto"/>
            <w:left w:val="none" w:sz="0" w:space="0" w:color="auto"/>
            <w:bottom w:val="none" w:sz="0" w:space="0" w:color="auto"/>
            <w:right w:val="none" w:sz="0" w:space="0" w:color="auto"/>
          </w:divBdr>
        </w:div>
        <w:div w:id="547953076">
          <w:marLeft w:val="835"/>
          <w:marRight w:val="0"/>
          <w:marTop w:val="58"/>
          <w:marBottom w:val="0"/>
          <w:divBdr>
            <w:top w:val="none" w:sz="0" w:space="0" w:color="auto"/>
            <w:left w:val="none" w:sz="0" w:space="0" w:color="auto"/>
            <w:bottom w:val="none" w:sz="0" w:space="0" w:color="auto"/>
            <w:right w:val="none" w:sz="0" w:space="0" w:color="auto"/>
          </w:divBdr>
        </w:div>
        <w:div w:id="1957441765">
          <w:marLeft w:val="1411"/>
          <w:marRight w:val="0"/>
          <w:marTop w:val="58"/>
          <w:marBottom w:val="0"/>
          <w:divBdr>
            <w:top w:val="none" w:sz="0" w:space="0" w:color="auto"/>
            <w:left w:val="none" w:sz="0" w:space="0" w:color="auto"/>
            <w:bottom w:val="none" w:sz="0" w:space="0" w:color="auto"/>
            <w:right w:val="none" w:sz="0" w:space="0" w:color="auto"/>
          </w:divBdr>
        </w:div>
        <w:div w:id="2051999640">
          <w:marLeft w:val="1973"/>
          <w:marRight w:val="0"/>
          <w:marTop w:val="58"/>
          <w:marBottom w:val="0"/>
          <w:divBdr>
            <w:top w:val="none" w:sz="0" w:space="0" w:color="auto"/>
            <w:left w:val="none" w:sz="0" w:space="0" w:color="auto"/>
            <w:bottom w:val="none" w:sz="0" w:space="0" w:color="auto"/>
            <w:right w:val="none" w:sz="0" w:space="0" w:color="auto"/>
          </w:divBdr>
        </w:div>
      </w:divsChild>
    </w:div>
    <w:div w:id="1371415222">
      <w:bodyDiv w:val="1"/>
      <w:marLeft w:val="0"/>
      <w:marRight w:val="0"/>
      <w:marTop w:val="0"/>
      <w:marBottom w:val="0"/>
      <w:divBdr>
        <w:top w:val="none" w:sz="0" w:space="0" w:color="auto"/>
        <w:left w:val="none" w:sz="0" w:space="0" w:color="auto"/>
        <w:bottom w:val="none" w:sz="0" w:space="0" w:color="auto"/>
        <w:right w:val="none" w:sz="0" w:space="0" w:color="auto"/>
      </w:divBdr>
      <w:divsChild>
        <w:div w:id="1493793685">
          <w:marLeft w:val="274"/>
          <w:marRight w:val="0"/>
          <w:marTop w:val="67"/>
          <w:marBottom w:val="0"/>
          <w:divBdr>
            <w:top w:val="none" w:sz="0" w:space="0" w:color="auto"/>
            <w:left w:val="none" w:sz="0" w:space="0" w:color="auto"/>
            <w:bottom w:val="none" w:sz="0" w:space="0" w:color="auto"/>
            <w:right w:val="none" w:sz="0" w:space="0" w:color="auto"/>
          </w:divBdr>
        </w:div>
        <w:div w:id="1396930461">
          <w:marLeft w:val="835"/>
          <w:marRight w:val="0"/>
          <w:marTop w:val="58"/>
          <w:marBottom w:val="0"/>
          <w:divBdr>
            <w:top w:val="none" w:sz="0" w:space="0" w:color="auto"/>
            <w:left w:val="none" w:sz="0" w:space="0" w:color="auto"/>
            <w:bottom w:val="none" w:sz="0" w:space="0" w:color="auto"/>
            <w:right w:val="none" w:sz="0" w:space="0" w:color="auto"/>
          </w:divBdr>
        </w:div>
        <w:div w:id="1398479334">
          <w:marLeft w:val="835"/>
          <w:marRight w:val="0"/>
          <w:marTop w:val="58"/>
          <w:marBottom w:val="0"/>
          <w:divBdr>
            <w:top w:val="none" w:sz="0" w:space="0" w:color="auto"/>
            <w:left w:val="none" w:sz="0" w:space="0" w:color="auto"/>
            <w:bottom w:val="none" w:sz="0" w:space="0" w:color="auto"/>
            <w:right w:val="none" w:sz="0" w:space="0" w:color="auto"/>
          </w:divBdr>
        </w:div>
        <w:div w:id="76368016">
          <w:marLeft w:val="1411"/>
          <w:marRight w:val="0"/>
          <w:marTop w:val="58"/>
          <w:marBottom w:val="0"/>
          <w:divBdr>
            <w:top w:val="none" w:sz="0" w:space="0" w:color="auto"/>
            <w:left w:val="none" w:sz="0" w:space="0" w:color="auto"/>
            <w:bottom w:val="none" w:sz="0" w:space="0" w:color="auto"/>
            <w:right w:val="none" w:sz="0" w:space="0" w:color="auto"/>
          </w:divBdr>
        </w:div>
      </w:divsChild>
    </w:div>
    <w:div w:id="1801069659">
      <w:bodyDiv w:val="1"/>
      <w:marLeft w:val="0"/>
      <w:marRight w:val="0"/>
      <w:marTop w:val="0"/>
      <w:marBottom w:val="0"/>
      <w:divBdr>
        <w:top w:val="none" w:sz="0" w:space="0" w:color="auto"/>
        <w:left w:val="none" w:sz="0" w:space="0" w:color="auto"/>
        <w:bottom w:val="none" w:sz="0" w:space="0" w:color="auto"/>
        <w:right w:val="none" w:sz="0" w:space="0" w:color="auto"/>
      </w:divBdr>
    </w:div>
    <w:div w:id="2115977609">
      <w:bodyDiv w:val="1"/>
      <w:marLeft w:val="0"/>
      <w:marRight w:val="0"/>
      <w:marTop w:val="0"/>
      <w:marBottom w:val="0"/>
      <w:divBdr>
        <w:top w:val="none" w:sz="0" w:space="0" w:color="auto"/>
        <w:left w:val="none" w:sz="0" w:space="0" w:color="auto"/>
        <w:bottom w:val="none" w:sz="0" w:space="0" w:color="auto"/>
        <w:right w:val="none" w:sz="0" w:space="0" w:color="auto"/>
      </w:divBdr>
      <w:divsChild>
        <w:div w:id="56684669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BDAAB-689C-44F5-9EC0-F489ED0BE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1890</TotalTime>
  <Pages>9</Pages>
  <Words>4304</Words>
  <Characters>24537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78</cp:revision>
  <cp:lastPrinted>2008-01-31T15:09:00Z</cp:lastPrinted>
  <dcterms:created xsi:type="dcterms:W3CDTF">2016-07-07T21:45:00Z</dcterms:created>
  <dcterms:modified xsi:type="dcterms:W3CDTF">2017-10-03T00:30:00Z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2017-10-01T22:00:00Z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